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ab8a" w14:paraId="836ab8a" w:rsidRDefault="008649FB" w:rsidP="00125201" w:rsidR="00125201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B94F3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</w:t>
      </w:r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A44484">
        <w:rPr>
          <w:rFonts w:cs="Times New Roman" w:eastAsia="Times New Roman" w:hAnsi="Times New Roman" w:ascii="Times New Roman"/>
          <w:sz w:val="24"/>
          <w:szCs w:val="24"/>
          <w:lang w:val="en-GB"/>
        </w:rPr>
        <w:t>1</w:t>
      </w:r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/2018-</w:t>
      </w:r>
      <w:r w:rsidR="00A44484">
        <w:rPr>
          <w:rFonts w:cs="Times New Roman" w:eastAsia="Times New Roman" w:hAnsi="Times New Roman" w:ascii="Times New Roman"/>
          <w:sz w:val="24"/>
          <w:szCs w:val="24"/>
          <w:lang w:val="en-GB"/>
        </w:rPr>
        <w:t>9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125201" w:rsidP="00125201" w:rsidR="00125201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Dr. Franje Tuđmana 35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182B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125201" w:rsidP="00125201" w:rsidR="00125201" w:rsidRPr="00182B3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182B3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A44484">
        <w:rPr>
          <w:rFonts w:cs="Times New Roman" w:eastAsia="Times New Roman" w:hAnsi="Times New Roman" w:ascii="Times New Roman"/>
          <w:sz w:val="24"/>
          <w:szCs w:val="24"/>
          <w:lang w:val="en-GB"/>
        </w:rPr>
        <w:t>2</w:t>
      </w:r>
      <w:r w:rsidR="007B0533"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182B32"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siječnja</w:t>
      </w: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za provedbu skraćenoga stečajnog postupka nad dužnikom </w:t>
      </w:r>
      <w:r w:rsidR="00A44484" w:rsidRPr="00417A90">
        <w:rPr>
          <w:rFonts w:cs="Times New Roman" w:hAnsi="Times New Roman" w:ascii="Times New Roman"/>
          <w:sz w:val="24"/>
          <w:szCs w:val="24"/>
        </w:rPr>
        <w:t>GALLA d.o.o., Prvić Luka, Ulica VI 9 C, OIB: 17879707271</w:t>
      </w: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A444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23</w:t>
      </w:r>
      <w:r w:rsidR="007B0533"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svibnja 2018. </w:t>
      </w:r>
    </w:p>
    <w:p w:rsidRDefault="00125201" w:rsidP="00125201" w:rsidR="00125201" w:rsidRPr="00182B3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182B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r i j e š i o  j e</w:t>
      </w:r>
    </w:p>
    <w:p w:rsidRDefault="00125201" w:rsidP="00125201" w:rsidR="00125201" w:rsidRPr="00182B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182B3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I. Otvara se skraćeni stečajni postupak nad dužnikom </w:t>
      </w:r>
      <w:r w:rsidR="00A44484" w:rsidRPr="00417A90">
        <w:rPr>
          <w:rFonts w:cs="Times New Roman" w:hAnsi="Times New Roman" w:ascii="Times New Roman"/>
          <w:sz w:val="24"/>
          <w:szCs w:val="24"/>
        </w:rPr>
        <w:t>GALLA d.o.o., Prvić Luka, Ulica VI 9 C, OIB: 17879707271</w:t>
      </w: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A444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23</w:t>
      </w:r>
      <w:r w:rsidR="007B0533"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A53E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svibnja 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2018.  u </w:t>
      </w:r>
      <w:r w:rsidR="005103DC"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B94F3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15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sati </w:t>
      </w: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125201" w:rsidP="00125201" w:rsidR="00125201" w:rsidRPr="00182B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182B32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182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7A5C65">
        <w:rPr>
          <w:rFonts w:cs="Times New Roman" w:hAnsi="Times New Roman" w:ascii="Times New Roman"/>
          <w:color w:themeColor="text1" w:val="000000"/>
          <w:sz w:val="24"/>
          <w:szCs w:val="24"/>
        </w:rPr>
        <w:t>Stjepan Kugler iz</w:t>
      </w:r>
      <w:r w:rsidR="00A4448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Milne, Milna 739</w:t>
      </w:r>
      <w:r w:rsidRPr="00182B3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A44484">
        <w:rPr>
          <w:rFonts w:cs="Times New Roman" w:hAnsi="Times New Roman" w:ascii="Times New Roman"/>
          <w:sz w:val="24"/>
          <w:szCs w:val="24"/>
        </w:rPr>
        <w:t>12448674443</w:t>
      </w:r>
      <w:r w:rsidRP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125201" w:rsidP="00125201" w:rsidR="00125201" w:rsidRPr="00182B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82B32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ab/>
      </w: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182B32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182B3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Zaključuje se skraćeni stečajni postupak nad dužnikom </w:t>
      </w:r>
      <w:r w:rsidR="00A44484" w:rsidRPr="00417A90">
        <w:rPr>
          <w:rFonts w:cs="Times New Roman" w:hAnsi="Times New Roman" w:ascii="Times New Roman"/>
          <w:sz w:val="24"/>
          <w:szCs w:val="24"/>
        </w:rPr>
        <w:t>GALLA d.o.o., Prvić Luka, Ulica VI 9 C, OIB: 17879707271</w:t>
      </w:r>
      <w:r w:rsidRPr="00182B32">
        <w:rPr>
          <w:rFonts w:cs="Times New Roman" w:hAnsi="Times New Roman" w:ascii="Times New Roman"/>
          <w:sz w:val="24"/>
          <w:szCs w:val="24"/>
        </w:rPr>
        <w:t>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125201" w:rsidP="00125201" w:rsidR="00125201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125201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53E5F" w:rsidP="00125201" w:rsidR="00A53E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Obrazloženje</w:t>
      </w: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A44484">
        <w:rPr>
          <w:rFonts w:cs="Times New Roman" w:eastAsia="Times New Roman" w:hAnsi="Times New Roman" w:ascii="Times New Roman"/>
          <w:sz w:val="24"/>
          <w:szCs w:val="24"/>
          <w:lang w:val="en-GB"/>
        </w:rPr>
        <w:t>2</w:t>
      </w:r>
      <w:r w:rsidR="004078F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182B32">
        <w:rPr>
          <w:rFonts w:cs="Times New Roman" w:eastAsia="Times New Roman" w:hAnsi="Times New Roman" w:ascii="Times New Roman"/>
          <w:sz w:val="24"/>
          <w:szCs w:val="24"/>
          <w:lang w:val="en-GB"/>
        </w:rPr>
        <w:t>siječnja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A444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27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A444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prosinca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A444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2017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u Očevidniku redoslijeda osnova za plaćanje ima evidentirane neizvršene osnove za plaćanje u neprekinutom razdoblju od </w:t>
      </w:r>
      <w:r w:rsidR="004078F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A444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6.178,10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A444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Raiffeisenbank Austria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d.d., te da nema zaplijenjena novčana sredstava na ime predujma za namirenje troškova stečajnog postupka.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9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82B3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veljače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r w:rsidR="003D26B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objavio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A53E5F" w:rsidP="00A53E5F" w:rsidR="00A53E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A444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23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svibnja 2018. proizlazi da je račun dužnika i dalje u blokadi zbog neizvršenih osnova za plaćanje u iznosu od </w:t>
      </w:r>
      <w:r w:rsidR="00A444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6.199,23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A444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265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A53E5F" w:rsidP="00A53E5F" w:rsidR="00A53E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A53E5F" w:rsidP="00A53E5F" w:rsidR="00A53E5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A53E5F" w:rsidP="00A53E5F" w:rsidR="00A53E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EC22FF" w:rsidP="00EC22FF" w:rsidR="00EC22FF" w:rsidRPr="002D0C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A4448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23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 svibnja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C4E05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Sudska savjetnica</w:t>
      </w:r>
    </w:p>
    <w:p w:rsidRDefault="00CC4E05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173E2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</w:t>
      </w:r>
      <w:r w:rsidR="00F173E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v.r. </w:t>
      </w:r>
    </w:p>
    <w:p w:rsidRDefault="00A53E5F" w:rsidP="004078F7" w:rsidR="00A53E5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53E5F" w:rsidP="004078F7" w:rsidR="00A53E5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53E5F" w:rsidP="004078F7" w:rsidR="00A53E5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4078F7" w:rsidP="004078F7" w:rsidR="00EC22F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Uputa o pravnom lijeku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upravitelju dužnika uz </w:t>
      </w:r>
      <w:r w:rsidR="001252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izjavu i 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potvrdu o imenovanju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EC22FF" w:rsidP="00EC22FF" w:rsidR="00EC22FF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R="00B817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201" w:rsidP="00125201" w:rsidR="00125201">
      <w:pPr>
        <w:spacing w:lineRule="auto" w:line="240" w:after="0"/>
      </w:pPr>
      <w:r>
        <w:separator/>
      </w:r>
    </w:p>
  </w:endnote>
  <w:end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201" w:rsidP="00125201" w:rsidR="00125201">
      <w:pPr>
        <w:spacing w:lineRule="auto" w:line="240" w:after="0"/>
      </w:pPr>
      <w:r>
        <w:separator/>
      </w:r>
    </w:p>
  </w:footnote>
  <w:foot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2FF"/>
    <w:rsid w:val="00125201"/>
    <w:rsid w:val="00182B32"/>
    <w:rsid w:val="00211718"/>
    <w:rsid w:val="002D0CF3"/>
    <w:rsid w:val="003D26B5"/>
    <w:rsid w:val="004078F7"/>
    <w:rsid w:val="00475B2B"/>
    <w:rsid w:val="005103DC"/>
    <w:rsid w:val="007A5C65"/>
    <w:rsid w:val="007B0533"/>
    <w:rsid w:val="00842A51"/>
    <w:rsid w:val="008649FB"/>
    <w:rsid w:val="00A44484"/>
    <w:rsid w:val="00A53E5F"/>
    <w:rsid w:val="00B8172B"/>
    <w:rsid w:val="00B94F3B"/>
    <w:rsid w:val="00BF7B04"/>
    <w:rsid w:val="00C3374D"/>
    <w:rsid w:val="00CC4E05"/>
    <w:rsid w:val="00EC22FF"/>
    <w:rsid w:val="00F173E2"/>
    <w:rsid w:val="00F2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2FF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25201"/>
  </w:style>
  <w:style w:styleId="Tekstbalonia" w:type="paragraph">
    <w:name w:val="Balloon Text"/>
    <w:basedOn w:val="Normal"/>
    <w:link w:val="TekstbaloniaChar"/>
    <w:uiPriority w:val="99"/>
    <w:semiHidden/>
    <w:unhideWhenUsed/>
    <w:rsid w:val="00BF7B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7B0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D0CF3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F23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0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0B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0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0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2F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5201"/>
  </w:style>
  <w:style w:styleId="Tekstbalonia" w:type="paragraph">
    <w:name w:val="Balloon Text"/>
    <w:basedOn w:val="Normal"/>
    <w:link w:val="TekstbaloniaChar"/>
    <w:uiPriority w:val="99"/>
    <w:semiHidden/>
    <w:unhideWhenUsed/>
    <w:rsid w:val="00BF7B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7B0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D0CF3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23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0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0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0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0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892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GALLA d.o.o. za turizam</izvorni_sadrzaj>
    <derivirana_varijabla naziv="DomainObject.Predmet.ProtustrankaFormated_1">  GALLA d.o.o. za turizam</derivirana_varijabla>
  </DomainObject.Predmet.ProtustrankaFormated>
  <DomainObject.Predmet.ProtustrankaFormatedOIB>
    <izvorni_sadrzaj>  GALLA d.o.o. za turizam, OIB 17879707271</izvorni_sadrzaj>
    <derivirana_varijabla naziv="DomainObject.Predmet.ProtustrankaFormatedOIB_1">  GALLA d.o.o. za turizam, OIB 17879707271</derivirana_varijabla>
  </DomainObject.Predmet.ProtustrankaFormatedOIB>
  <DomainObject.Predmet.ProtustrankaFormatedWithAdress>
    <izvorni_sadrzaj> GALLA d.o.o. za turizam, Ulica VI 9 C, 22233 Prvić Luka</izvorni_sadrzaj>
    <derivirana_varijabla naziv="DomainObject.Predmet.ProtustrankaFormatedWithAdress_1"> GALLA d.o.o. za turizam, Ulica VI 9 C, 22233 Prvić Luka</derivirana_varijabla>
  </DomainObject.Predmet.ProtustrankaFormatedWithAdress>
  <DomainObject.Predmet.ProtustrankaFormatedWithAdressOIB>
    <izvorni_sadrzaj> GALLA d.o.o. za turizam, OIB 17879707271, Ulica VI 9 C, 22233 Prvić Luka</izvorni_sadrzaj>
    <derivirana_varijabla naziv="DomainObject.Predmet.ProtustrankaFormatedWithAdressOIB_1"> GALLA d.o.o. za turizam, OIB 17879707271, Ulica VI 9 C, 22233 Prvić Luka</derivirana_varijabla>
  </DomainObject.Predmet.ProtustrankaFormatedWithAdressOIB>
  <DomainObject.Predmet.ProtustrankaWithAdress>
    <izvorni_sadrzaj>GALLA d.o.o. za turizam Ulica VI 9 C, 22233 Prvić Luka</izvorni_sadrzaj>
    <derivirana_varijabla naziv="DomainObject.Predmet.ProtustrankaWithAdress_1">GALLA d.o.o. za turizam Ulica VI 9 C, 22233 Prvić Luka</derivirana_varijabla>
  </DomainObject.Predmet.ProtustrankaWithAdress>
  <DomainObject.Predmet.ProtustrankaWithAdressOIB>
    <izvorni_sadrzaj>GALLA d.o.o. za turizam, OIB 17879707271, Ulica VI 9 C, 22233 Prvić Luka</izvorni_sadrzaj>
    <derivirana_varijabla naziv="DomainObject.Predmet.ProtustrankaWithAdressOIB_1">GALLA d.o.o. za turizam, OIB 17879707271, Ulica VI 9 C, 22233 Prvić Luka</derivirana_varijabla>
  </DomainObject.Predmet.ProtustrankaWithAdressOIB>
  <DomainObject.Predmet.ProtustrankaNazivFormated>
    <izvorni_sadrzaj>GALLA d.o.o. za turizam</izvorni_sadrzaj>
    <derivirana_varijabla naziv="DomainObject.Predmet.ProtustrankaNazivFormated_1">GALLA d.o.o. za turizam</derivirana_varijabla>
  </DomainObject.Predmet.ProtustrankaNazivFormated>
  <DomainObject.Predmet.ProtustrankaNazivFormatedOIB>
    <izvorni_sadrzaj>GALLA d.o.o. za turizam, OIB 17879707271</izvorni_sadrzaj>
    <derivirana_varijabla naziv="DomainObject.Predmet.ProtustrankaNazivFormatedOIB_1">GALLA d.o.o. za turizam, OIB 17879707271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Luje Marune 1, 22000 Šibenik</izvorni_sadrzaj>
    <derivirana_varijabla naziv="DomainObject.Predmet.StrankaFormatedWithAdress_1"> Financijska agencija, Perivoj Luje Marune 1, 22000 Šibenik</derivirana_varijabla>
  </DomainObject.Predmet.StrankaFormatedWithAdress>
  <DomainObject.Predmet.StrankaFormatedWithAdressOIB>
    <izvorni_sadrzaj> Financijska agencija, OIB 85821130368, Perivoj Luje Marune 1, 22000 Šibenik</izvorni_sadrzaj>
    <derivirana_varijabla naziv="DomainObject.Predmet.StrankaFormatedWithAdressOIB_1"> Financijska agencija, OIB 85821130368, Perivoj Luje Marune 1, 22000 Šibenik</derivirana_varijabla>
  </DomainObject.Predmet.StrankaFormatedWithAdressOIB>
  <DomainObject.Predmet.StrankaWithAdress>
    <izvorni_sadrzaj>Financijska agencija Perivoj Luje Marune 1,22000 Šibenik</izvorni_sadrzaj>
    <derivirana_varijabla naziv="DomainObject.Predmet.StrankaWithAdress_1">Financijska agencija Perivoj Luje Marune 1,22000 Šibenik</derivirana_varijabla>
  </DomainObject.Predmet.StrankaWithAdress>
  <DomainObject.Predmet.StrankaWithAdressOIB>
    <izvorni_sadrzaj>Financijska agencija, OIB 85821130368, Perivoj Luje Marune 1,22000 Šibenik</izvorni_sadrzaj>
    <derivirana_varijabla naziv="DomainObject.Predmet.StrankaWithAdressOIB_1">Financijska agencija, OIB 85821130368, Perivoj Luje 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Luje Marune 1, 22000 Šibenik</item>
    </izvorni_sadrzaj>
    <derivirana_varijabla naziv="DomainObject.Predmet.StrankaListFormatedWithAdress_1">
      <item>Financijska agencija, Perivoj Luje Marune 1, 22000 Šibenik</item>
    </derivirana_varijabla>
  </DomainObject.Predmet.StrankaListFormatedWithAdress>
  <DomainObject.Predmet.StrankaListFormatedWithAdressOIB>
    <izvorni_sadrzaj>
      <item>Financijska agencija, OIB 85821130368, Perivoj Luje Marune 1, 22000 Šibenik</item>
    </izvorni_sadrzaj>
    <derivirana_varijabla naziv="DomainObject.Predmet.StrankaListFormatedWithAdressOIB_1">
      <item>Financijska agencija, OIB 85821130368, Perivoj Luje 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GALLA d.o.o. za turizam</item>
    </izvorni_sadrzaj>
    <derivirana_varijabla naziv="DomainObject.Predmet.ProtuStrankaListFormated_1">
      <item>GALLA d.o.o. za turizam</item>
    </derivirana_varijabla>
  </DomainObject.Predmet.ProtuStrankaListFormated>
  <DomainObject.Predmet.ProtuStrankaListFormatedOIB>
    <izvorni_sadrzaj>
      <item>GALLA d.o.o. za turizam, OIB 17879707271</item>
    </izvorni_sadrzaj>
    <derivirana_varijabla naziv="DomainObject.Predmet.ProtuStrankaListFormatedOIB_1">
      <item>GALLA d.o.o. za turizam, OIB 17879707271</item>
    </derivirana_varijabla>
  </DomainObject.Predmet.ProtuStrankaListFormatedOIB>
  <DomainObject.Predmet.ProtuStrankaListFormatedWithAdress>
    <izvorni_sadrzaj>
      <item>GALLA d.o.o. za turizam, Ulica VI 9 C, 22233 Prvić Luka</item>
    </izvorni_sadrzaj>
    <derivirana_varijabla naziv="DomainObject.Predmet.ProtuStrankaListFormatedWithAdress_1">
      <item>GALLA d.o.o. za turizam, Ulica VI 9 C, 22233 Prvić Luka</item>
    </derivirana_varijabla>
  </DomainObject.Predmet.ProtuStrankaListFormatedWithAdress>
  <DomainObject.Predmet.ProtuStrankaListFormatedWithAdressOIB>
    <izvorni_sadrzaj>
      <item>GALLA d.o.o. za turizam, OIB 17879707271, Ulica VI 9 C, 22233 Prvić Luka</item>
    </izvorni_sadrzaj>
    <derivirana_varijabla naziv="DomainObject.Predmet.ProtuStrankaListFormatedWithAdressOIB_1">
      <item>GALLA d.o.o. za turizam, OIB 17879707271, Ulica VI 9 C, 22233 Prvić Luka</item>
    </derivirana_varijabla>
  </DomainObject.Predmet.ProtuStrankaListFormatedWithAdressOIB>
  <DomainObject.Predmet.ProtuStrankaListNazivFormated>
    <izvorni_sadrzaj>
      <item>GALLA d.o.o. za turizam</item>
    </izvorni_sadrzaj>
    <derivirana_varijabla naziv="DomainObject.Predmet.ProtuStrankaListNazivFormated_1">
      <item>GALLA d.o.o. za turizam</item>
    </derivirana_varijabla>
  </DomainObject.Predmet.ProtuStrankaListNazivFormated>
  <DomainObject.Predmet.ProtuStrankaListNazivFormatedOIB>
    <izvorni_sadrzaj>
      <item>GALLA d.o.o. za turizam, OIB 17879707271</item>
    </izvorni_sadrzaj>
    <derivirana_varijabla naziv="DomainObject.Predmet.ProtuStrankaListNazivFormatedOIB_1">
      <item>GALLA d.o.o. za turizam, OIB 17879707271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GALLA d.o.o. za turizam</izvorni_sadrzaj>
    <derivirana_varijabla naziv="DomainObject.Predmet.ProtustrankaIDrugi_1">GALLA d.o.o. za turizam</derivirana_varijabla>
  </DomainObject.Predmet.ProtustrankaIDrugi>
  <DomainObject.Predmet.StrankaIDrugiAdressOIB>
    <izvorni_sadrzaj>Financijska agencija, OIB 85821130368, Perivoj Luje Marune 1, 22000 Šibenik</izvorni_sadrzaj>
    <derivirana_varijabla naziv="DomainObject.Predmet.StrankaIDrugiAdressOIB_1">Financijska agencija, OIB 85821130368, Perivoj Luje Marune 1, 22000 Šibenik</derivirana_varijabla>
  </DomainObject.Predmet.StrankaIDrugiAdressOIB>
  <DomainObject.Predmet.ProtustrankaIDrugiAdressOIB>
    <izvorni_sadrzaj>GALLA d.o.o. za turizam, OIB 17879707271, Ulica VI 9 C, 22233 Prvić Luka</izvorni_sadrzaj>
    <derivirana_varijabla naziv="DomainObject.Predmet.ProtustrankaIDrugiAdressOIB_1">GALLA d.o.o. za turizam, OIB 17879707271, Ulica VI 9 C, 22233 Prvić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GALLA d.o.o. za turizam</item>
    </izvorni_sadrzaj>
    <derivirana_varijabla naziv="DomainObject.Predmet.SudioniciListNaziv_1">
      <item>Financijska agencija</item>
      <item>GALLA d.o.o. za turizam</item>
    </derivirana_varijabla>
  </DomainObject.Predmet.SudioniciListNaziv>
  <DomainObject.Predmet.SudioniciListAdressOIB>
    <izvorni_sadrzaj>
      <item>Financijska agencija, OIB 85821130368, Perivoj Luje Marune 1,22000 Šibenik</item>
      <item>GALLA d.o.o. za turizam, OIB 17879707271, Ulica VI 9 C,22233 Prvić Luka</item>
    </izvorni_sadrzaj>
    <derivirana_varijabla naziv="DomainObject.Predmet.SudioniciListAdressOIB_1">
      <item>Financijska agencija, OIB 85821130368, Perivoj Luje Marune 1,22000 Šibenik</item>
      <item>GALLA d.o.o. za turizam, OIB 17879707271, Ulica VI 9 C,22233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17879707271</item>
    </izvorni_sadrzaj>
    <derivirana_varijabla naziv="DomainObject.Predmet.SudioniciListNazivOIB_1">
      <item>, OIB 85821130368</item>
      <item>, OIB 17879707271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F1453-79FA-4ACC-8A00-DB9896C13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1036</properties:Words>
  <properties:Characters>5632</properties:Characters>
  <properties:Lines>123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2018-05-23T09:15:00Z</dcterms:created>
  <dc:creator>Nena Mužanović</dc:creator>
  <cp:lastModifiedBy>Anamarija Kovačić Milković</cp:lastModifiedBy>
  <cp:lastPrinted>2018-05-22T11:23:00Z</cp:lastPrinted>
  <dcterms:modified xmlns:xsi="http://www.w3.org/2001/XMLSchema-instance" xsi:type="dcterms:W3CDTF">2018-05-23T11:13:00Z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St-1-18-otvaranje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