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70233" w14:paraId="0f70233"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B774E">
        <w:rPr>
          <w:b/>
        </w:rPr>
        <w:t>263/2017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DB774E">
        <w:t>IMPULS SPORT HOTELI d.o.o. Imotski, Fra Rajmonda Rudeža 1</w:t>
      </w:r>
      <w:r w:rsidR="004745EB">
        <w:t xml:space="preserve">, OIB: </w:t>
      </w:r>
      <w:r w:rsidR="00DB774E">
        <w:t>86324348246</w:t>
      </w:r>
      <w:r w:rsidR="00025F8B">
        <w:t xml:space="preserve">, </w:t>
      </w:r>
      <w:r>
        <w:t>dana</w:t>
      </w:r>
      <w:r w:rsidR="00DB774E">
        <w:t xml:space="preserve"> </w:t>
      </w:r>
      <w:r w:rsidR="006E6FBA">
        <w:t>10. travnja 2018.</w:t>
      </w: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DB774E">
        <w:t>IMPULS SPORT HOTELI d.o.o. Imotski, Fra Rajmonda Rudeža 1, OIB: 86324348246</w:t>
      </w:r>
      <w:r w:rsidR="00C82BA1">
        <w:t xml:space="preserve">, MBS: </w:t>
      </w:r>
      <w:r w:rsidR="00025F8B">
        <w:t>060</w:t>
      </w:r>
      <w:r w:rsidR="00DB774E">
        <w:t>308099</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6E6FBA">
        <w:t>15. svibnja 2018</w:t>
      </w:r>
      <w:r w:rsidR="00C82BA1">
        <w:t>. god.</w:t>
      </w:r>
      <w:r w:rsidR="0064322E">
        <w:t xml:space="preserve"> u</w:t>
      </w:r>
      <w:r w:rsidR="00DB774E">
        <w:t xml:space="preserve"> </w:t>
      </w:r>
      <w:r w:rsidR="006E6FBA">
        <w:t>12</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580CF9">
        <w:rPr>
          <w:szCs w:val="24"/>
        </w:rPr>
        <w:t>Ivan Leko iz Splita, Sestara Karmelićanki 21</w:t>
      </w:r>
      <w:r w:rsidR="00025F8B">
        <w:rPr>
          <w:szCs w:val="24"/>
        </w:rPr>
        <w:t xml:space="preserve">, OIB: </w:t>
      </w:r>
      <w:r w:rsidR="00580CF9">
        <w:rPr>
          <w:szCs w:val="24"/>
        </w:rPr>
        <w:t xml:space="preserve">31527393722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580CF9">
        <w:rPr>
          <w:szCs w:val="24"/>
        </w:rPr>
        <w:t>Ivanu Leki</w:t>
      </w:r>
      <w:r w:rsidR="00DB774E">
        <w:rPr>
          <w:szCs w:val="24"/>
        </w:rPr>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6E6FBA">
        <w:t>02.11</w:t>
      </w:r>
      <w:r>
        <w:t>.2015. god., na temelju odredbe čl. 444. st. 1. Stečajnog zakona (Narodne novine broj 71/15</w:t>
      </w:r>
      <w:r w:rsidR="006E6FBA">
        <w:t xml:space="preserve"> i 104/17</w:t>
      </w:r>
      <w:r>
        <w:t xml:space="preserve">, dalje SZ), zahtjev za provedbu skraćenog stečajnog postupka nad dužnikom </w:t>
      </w:r>
      <w:r w:rsidR="00DB774E">
        <w:t>IMPULS SPORT HOTELI d.o.o. Imotski.</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DB774E">
        <w:t>12. listopada</w:t>
      </w:r>
      <w:r>
        <w:t xml:space="preserve"> 2015. godine, u Očevidniku redoslijeda osnova za plaćanje, ima evidentirane neizvršene osnove za plaćanje u neprekinutom razdoblju od </w:t>
      </w:r>
      <w:r w:rsidR="00DB774E">
        <w:t>120</w:t>
      </w:r>
      <w:r>
        <w:t xml:space="preserve"> dana u ukupnom iznosu od </w:t>
      </w:r>
      <w:r w:rsidR="00DB774E">
        <w:t>2.311.416,67</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DB774E">
        <w:t>3. svibnja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t>31. svibnja</w:t>
      </w:r>
      <w:r w:rsidR="00EB414F" w:rsidRPr="00874DE6">
        <w:t xml:space="preserve"> 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t>64.430,15</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t>4</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t>05.05</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t>64.460,15</w:t>
      </w:r>
      <w:r w:rsidR="00BF1E80">
        <w:t xml:space="preserve"> kn. Isto tako, dostavljen je i godišnji financijski izvještaj dužnika za 201</w:t>
      </w:r>
      <w:r>
        <w:t>4</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rješenjem ovog suda posl. br. 1</w:t>
      </w:r>
      <w:r w:rsidR="00BF1E80">
        <w:t>2</w:t>
      </w:r>
      <w:r w:rsidR="00A91F7C">
        <w:t>.</w:t>
      </w:r>
      <w:r w:rsidR="00834A8F">
        <w:t xml:space="preserve"> St-</w:t>
      </w:r>
      <w:r w:rsidR="00DB774E">
        <w:t>1053/2015</w:t>
      </w:r>
      <w:r w:rsidR="00834A8F">
        <w:t xml:space="preserve"> od </w:t>
      </w:r>
      <w:r w:rsidR="00DB774E">
        <w:t>0</w:t>
      </w:r>
      <w:r w:rsidR="00C05529">
        <w:t>3</w:t>
      </w:r>
      <w:r w:rsidR="00DB774E">
        <w:t>.02.2017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C05529">
        <w:t>03.02.2017</w:t>
      </w:r>
      <w:r>
        <w:t>. god., ovaj pr</w:t>
      </w:r>
      <w:r w:rsidR="00CD0CB8">
        <w:t>edmet je zaveden po novi poslo</w:t>
      </w:r>
      <w:r>
        <w:t>vni broj St-</w:t>
      </w:r>
      <w:r w:rsidR="00C05529">
        <w:t>263/2017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C05529">
        <w:t>03.02.2017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U Splitu</w:t>
      </w:r>
      <w:r w:rsidR="006E6FBA">
        <w:rPr>
          <w:szCs w:val="24"/>
        </w:rPr>
        <w:t>, 10. travnja 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834A8F">
        <w:t xml:space="preserve">i 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A23EF">
          <w:rPr>
            <w:noProof/>
          </w:rPr>
          <w:t>4</w:t>
        </w:r>
        <w:r>
          <w:fldChar w:fldCharType="end"/>
        </w:r>
      </w:sdtContent>
    </w:sdt>
    <w:r>
      <w:t>-</w:t>
    </w:r>
    <w:r>
      <w:tab/>
      <w:t xml:space="preserve">   12. St-</w:t>
    </w:r>
    <w:r w:rsidR="00DB774E">
      <w:t>263/2017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91535"/>
    <w:rsid w:val="00254B18"/>
    <w:rsid w:val="0028268A"/>
    <w:rsid w:val="002A70CF"/>
    <w:rsid w:val="003A2582"/>
    <w:rsid w:val="003F15EC"/>
    <w:rsid w:val="004745EB"/>
    <w:rsid w:val="00574E7E"/>
    <w:rsid w:val="00580CF9"/>
    <w:rsid w:val="0064322E"/>
    <w:rsid w:val="006E6FBA"/>
    <w:rsid w:val="006F4A44"/>
    <w:rsid w:val="00757C72"/>
    <w:rsid w:val="00834A8F"/>
    <w:rsid w:val="00864E8A"/>
    <w:rsid w:val="008E4A02"/>
    <w:rsid w:val="00A160C7"/>
    <w:rsid w:val="00A47DD8"/>
    <w:rsid w:val="00A65088"/>
    <w:rsid w:val="00A86E8D"/>
    <w:rsid w:val="00A91F7C"/>
    <w:rsid w:val="00A9627C"/>
    <w:rsid w:val="00BE546C"/>
    <w:rsid w:val="00BF1E80"/>
    <w:rsid w:val="00C05529"/>
    <w:rsid w:val="00C21DEF"/>
    <w:rsid w:val="00C82BA1"/>
    <w:rsid w:val="00CD0CB8"/>
    <w:rsid w:val="00CD2728"/>
    <w:rsid w:val="00CD4305"/>
    <w:rsid w:val="00CD43BF"/>
    <w:rsid w:val="00DB774E"/>
    <w:rsid w:val="00EA23EF"/>
    <w:rsid w:val="00EB41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A23EF"/>
    <w:rPr>
      <w:color w:val="808080"/>
      <w:bdr w:space="0" w:sz="0" w:color="auto" w:val="none"/>
      <w:shd w:fill="auto" w:color="auto" w:val="clear"/>
    </w:rPr>
  </w:style>
  <w:style w:customStyle="true" w:styleId="eSPISCCParagraphDefaultFont" w:type="character">
    <w:name w:val="eSPIS_CC_Paragraph Default Font"/>
    <w:basedOn w:val="Zadanifontodlomka"/>
    <w:rsid w:val="00EA23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23EF"/>
    <w:rPr>
      <w:bdr w:space="0" w:sz="0" w:color="auto" w:val="none"/>
      <w:shd w:fill="FFFFCC" w:color="auto" w:val="clear"/>
      <w:lang w:val="hr-HR"/>
    </w:rPr>
  </w:style>
  <w:style w:customStyle="true" w:styleId="PozadinaSvijetloCrvena" w:type="character">
    <w:name w:val="Pozadina_SvijetloCrvena"/>
    <w:basedOn w:val="eSPISCCParagraphDefaultFont"/>
    <w:rsid w:val="00EA23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23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A23EF"/>
    <w:rPr>
      <w:color w:val="808080"/>
      <w:bdr w:color="auto" w:space="0" w:sz="0" w:val="none"/>
      <w:shd w:color="auto" w:fill="auto" w:val="clear"/>
    </w:rPr>
  </w:style>
  <w:style w:customStyle="1" w:styleId="eSPISCCParagraphDefaultFont" w:type="character">
    <w:name w:val="eSPIS_CC_Paragraph Default Font"/>
    <w:basedOn w:val="Zadanifontodlomka"/>
    <w:rsid w:val="00EA23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23EF"/>
    <w:rPr>
      <w:bdr w:color="auto" w:space="0" w:sz="0" w:val="none"/>
      <w:shd w:color="auto" w:fill="FFFFCC" w:val="clear"/>
      <w:lang w:val="hr-HR"/>
    </w:rPr>
  </w:style>
  <w:style w:customStyle="1" w:styleId="PozadinaSvijetloCrvena" w:type="character">
    <w:name w:val="Pozadina_SvijetloCrvena"/>
    <w:basedOn w:val="eSPISCCParagraphDefaultFont"/>
    <w:rsid w:val="00EA23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23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St-263/2017</izvorni_sadrzaj>
    <derivirana_varijabla naziv="DomainObject.Predmet.OznakaBroj_1">St-263/2017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IMPULS SPORT HOTELI d.o.o. za trgovinu i ugostiteljstvo</izvorni_sadrzaj>
    <derivirana_varijabla naziv="DomainObject.Predmet.ProtustrankaFormated_1">  IMPULS SPORT HOTELI d.o.o. za trgovinu i ugostiteljstvo</derivirana_varijabla>
  </DomainObject.Predmet.ProtustrankaFormated>
  <DomainObject.Predmet.ProtustrankaFormatedOIB>
    <izvorni_sadrzaj>  IMPULS SPORT HOTELI d.o.o. za trgovinu i ugostiteljstvo, OIB 86324348246</izvorni_sadrzaj>
    <derivirana_varijabla naziv="DomainObject.Predmet.ProtustrankaFormatedOIB_1">  IMPULS SPORT HOTELI d.o.o. za trgovinu i ugostiteljstvo, OIB 86324348246</derivirana_varijabla>
  </DomainObject.Predmet.ProtustrankaFormatedOIB>
  <DomainObject.Predmet.ProtustrankaFormatedWithAdress>
    <izvorni_sadrzaj> IMPULS SPORT HOTELI d.o.o. za trgovinu i ugostiteljstvo, Fra Rajmonda Rudeža 1, 21260 Imotski</izvorni_sadrzaj>
    <derivirana_varijabla naziv="DomainObject.Predmet.ProtustrankaFormatedWithAdress_1"> IMPULS SPORT HOTELI d.o.o. za trgovinu i ugostiteljstvo, Fra Rajmonda Rudeža 1, 21260 Imotski</derivirana_varijabla>
  </DomainObject.Predmet.ProtustrankaFormatedWithAdress>
  <DomainObject.Predmet.ProtustrankaFormatedWithAdressOIB>
    <izvorni_sadrzaj> IMPULS SPORT HOTELI d.o.o. za trgovinu i ugostiteljstvo, OIB 86324348246, Fra Rajmonda Rudeža 1, 21260 Imotski</izvorni_sadrzaj>
    <derivirana_varijabla naziv="DomainObject.Predmet.ProtustrankaFormatedWithAdressOIB_1"> IMPULS SPORT HOTELI d.o.o. za trgovinu i ugostiteljstvo, OIB 86324348246, Fra Rajmonda Rudeža 1, 21260 Imotski</derivirana_varijabla>
  </DomainObject.Predmet.ProtustrankaFormatedWithAdressOIB>
  <DomainObject.Predmet.ProtustrankaWithAdress>
    <izvorni_sadrzaj>IMPULS SPORT HOTELI d.o.o. za trgovinu i ugostiteljstvo Fra Rajmonda Rudeža 1, 21260 Imotski</izvorni_sadrzaj>
    <derivirana_varijabla naziv="DomainObject.Predmet.ProtustrankaWithAdress_1">IMPULS SPORT HOTELI d.o.o. za trgovinu i ugostiteljstvo Fra Rajmonda Rudeža 1, 21260 Imotski</derivirana_varijabla>
  </DomainObject.Predmet.ProtustrankaWithAdress>
  <DomainObject.Predmet.ProtustrankaWithAdressOIB>
    <izvorni_sadrzaj>IMPULS SPORT HOTELI d.o.o. za trgovinu i ugostiteljstvo, OIB 86324348246, Fra Rajmonda Rudeža 1, 21260 Imotski</izvorni_sadrzaj>
    <derivirana_varijabla naziv="DomainObject.Predmet.ProtustrankaWithAdressOIB_1">IMPULS SPORT HOTELI d.o.o. za trgovinu i ugostiteljstvo, OIB 86324348246, Fra Rajmonda Rudeža 1, 21260 Imotski</derivirana_varijabla>
  </DomainObject.Predmet.ProtustrankaWithAdressOIB>
  <DomainObject.Predmet.ProtustrankaNazivFormated>
    <izvorni_sadrzaj>IMPULS SPORT HOTELI d.o.o. za trgovinu i ugostiteljstvo</izvorni_sadrzaj>
    <derivirana_varijabla naziv="DomainObject.Predmet.ProtustrankaNazivFormated_1">IMPULS SPORT HOTELI d.o.o. za trgovinu i ugostiteljstvo</derivirana_varijabla>
  </DomainObject.Predmet.ProtustrankaNazivFormated>
  <DomainObject.Predmet.ProtustrankaNazivFormatedOIB>
    <izvorni_sadrzaj>IMPULS SPORT HOTELI d.o.o. za trgovinu i ugostiteljstvo, OIB 86324348246</izvorni_sadrzaj>
    <derivirana_varijabla naziv="DomainObject.Predmet.ProtustrankaNazivFormatedOIB_1">IMPULS SPORT HOTELI d.o.o. za trgovinu i ugostiteljstvo, OIB 86324348246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IMPULS SPORT HOTELI d.o.o. za trgovinu i ugostiteljstvo</item>
    </izvorni_sadrzaj>
    <derivirana_varijabla naziv="DomainObject.Predmet.ProtuStrankaListFormated_1">
      <item>IMPULS SPORT HOTELI d.o.o. za trgovinu i ugostiteljstvo</item>
    </derivirana_varijabla>
  </DomainObject.Predmet.ProtuStrankaListFormated>
  <DomainObject.Predmet.ProtuStrankaListFormatedOIB>
    <izvorni_sadrzaj>
      <item>IMPULS SPORT HOTELI d.o.o. za trgovinu i ugostiteljstvo, OIB 86324348246</item>
    </izvorni_sadrzaj>
    <derivirana_varijabla naziv="DomainObject.Predmet.ProtuStrankaListFormatedOIB_1">
      <item>IMPULS SPORT HOTELI d.o.o. za trgovinu i ugostiteljstvo, OIB 86324348246</item>
    </derivirana_varijabla>
  </DomainObject.Predmet.ProtuStrankaListFormatedOIB>
  <DomainObject.Predmet.ProtuStrankaListFormatedWithAdress>
    <izvorni_sadrzaj>
      <item>IMPULS SPORT HOTELI d.o.o. za trgovinu i ugostiteljstvo, Fra Rajmonda Rudeža 1, 21260 Imotski</item>
    </izvorni_sadrzaj>
    <derivirana_varijabla naziv="DomainObject.Predmet.ProtuStrankaListFormatedWithAdress_1">
      <item>IMPULS SPORT HOTELI d.o.o. za trgovinu i ugostiteljstvo, Fra Rajmonda Rudeža 1, 21260 Imotski</item>
    </derivirana_varijabla>
  </DomainObject.Predmet.ProtuStrankaListFormatedWithAdress>
  <DomainObject.Predmet.ProtuStrankaListFormatedWithAdressOIB>
    <izvorni_sadrzaj>
      <item>IMPULS SPORT HOTELI d.o.o. za trgovinu i ugostiteljstvo, OIB 86324348246, Fra Rajmonda Rudeža 1, 21260 Imotski</item>
    </izvorni_sadrzaj>
    <derivirana_varijabla naziv="DomainObject.Predmet.ProtuStrankaListFormatedWithAdressOIB_1">
      <item>IMPULS SPORT HOTELI d.o.o. za trgovinu i ugostiteljstvo, OIB 86324348246, Fra Rajmonda Rudeža 1, 21260 Imotski</item>
    </derivirana_varijabla>
  </DomainObject.Predmet.ProtuStrankaListFormatedWithAdressOIB>
  <DomainObject.Predmet.ProtuStrankaListNazivFormated>
    <izvorni_sadrzaj>
      <item>IMPULS SPORT HOTELI d.o.o. za trgovinu i ugostiteljstvo</item>
    </izvorni_sadrzaj>
    <derivirana_varijabla naziv="DomainObject.Predmet.ProtuStrankaListNazivFormated_1">
      <item>IMPULS SPORT HOTELI d.o.o. za trgovinu i ugostiteljstvo</item>
    </derivirana_varijabla>
  </DomainObject.Predmet.ProtuStrankaListNazivFormated>
  <DomainObject.Predmet.ProtuStrankaListNazivFormatedOIB>
    <izvorni_sadrzaj>
      <item>IMPULS SPORT HOTELI d.o.o. za trgovinu i ugostiteljstvo, OIB 86324348246</item>
    </izvorni_sadrzaj>
    <derivirana_varijabla naziv="DomainObject.Predmet.ProtuStrankaListNazivFormatedOIB_1">
      <item>IMPULS SPORT HOTELI d.o.o. za trgovinu i ugostiteljstvo, OIB 86324348246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IMPULS SPORT HOTELI d.o.o. za trgovinu i ugostiteljstvo</izvorni_sadrzaj>
    <derivirana_varijabla naziv="DomainObject.Predmet.ProtustrankaIDrugi_1">IMPULS SPORT HOTELI d.o.o. za trgovinu i ugostiteljstvo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IMPULS SPORT HOTELI d.o.o. za trgovinu i ugostiteljstvo, OIB 86324348246, Fra Rajmonda Rudeža 1, 21260 Imotski</izvorni_sadrzaj>
    <derivirana_varijabla naziv="DomainObject.Predmet.ProtustrankaIDrugiAdressOIB_1">IMPULS SPORT HOTELI d.o.o. za trgovinu i ugostiteljstvo, OIB 86324348246,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IMPULS SPORT HOTELI d.o.o. za trgovinu i ugostiteljstvo</item>
      <item>RH, Ministarstvo financija</item>
      <item>ŽUPANIJSKO DRŽAVNO ODVJETNIŠTVO</item>
    </izvorni_sadrzaj>
    <derivirana_varijabla naziv="DomainObject.Predmet.SudioniciListNaziv_1">
      <item>IMPULS SPORT HOTELI d.o.o. za trgovinu i ugostiteljstvo</item>
      <item>RH, Ministarstvo financija</item>
      <item>ŽUPANIJSKO DRŽAVNO ODVJETNIŠTVO</item>
    </derivirana_varijabla>
  </DomainObject.Predmet.SudioniciListNaziv>
  <DomainObject.Predmet.SudioniciListAdressOIB>
    <izvorni_sadrzaj>
      <item>IMPULS SPORT HOTELI d.o.o. za trgovinu i ugostiteljstvo, OIB 86324348246, Fra Rajmonda Rudeža 1,21260 Imotski</item>
      <item>RH, Ministarstvo financija, OIB 18683136487</item>
      <item>ŽUPANIJSKO DRŽAVNO ODVJETNIŠTVO, OIB 70793241859, Gundulićeva 29a,21000 Split</item>
    </izvorni_sadrzaj>
    <derivirana_varijabla naziv="DomainObject.Predmet.SudioniciListAdressOIB_1">
      <item>IMPULS SPORT HOTELI d.o.o. za trgovinu i ugostiteljstvo, OIB 86324348246, Fra Rajmonda Rudeža 1,21260 Imotski</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86324348246</item>
      <item>, OIB 18683136487</item>
      <item>, OIB 70793241859</item>
    </izvorni_sadrzaj>
    <derivirana_varijabla naziv="DomainObject.Predmet.SudioniciListNazivOIB_1">
      <item>, OIB 86324348246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1322</properties:Words>
  <properties:Characters>7306</properties:Characters>
  <properties:Lines>163</properties:Lines>
  <properties:Paragraphs>51</properties:Paragraphs>
  <properties:TotalTime>170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2018-04-10T09:52:00Z</cp:lastPrinted>
  <dcterms:modified xmlns:xsi="http://www.w3.org/2001/XMLSchema-instance" xsi:type="dcterms:W3CDTF">2018-04-13T11:20:00Z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