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c4d3" w14:paraId="698c4d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EF766E" w:rsidRPr="00EF766E">
        <w:t>ETERNITY j.d.o.o. PULA</w:t>
      </w:r>
      <w:r w:rsidR="00A349BA">
        <w:t>,</w:t>
      </w:r>
      <w:r w:rsidR="00B668D9">
        <w:t xml:space="preserve"> </w:t>
      </w:r>
      <w:r w:rsidR="008946FC">
        <w:t xml:space="preserve">Pula, </w:t>
      </w:r>
      <w:r w:rsidR="003264FF">
        <w:t>Teslina 1</w:t>
      </w:r>
      <w:r w:rsidR="00FA4F6C">
        <w:t xml:space="preserve">, </w:t>
      </w:r>
      <w:r w:rsidR="00B668D9">
        <w:t xml:space="preserve">OIB: </w:t>
      </w:r>
      <w:r w:rsidR="003264FF" w:rsidRPr="003264FF">
        <w:t>30543061833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3264FF" w:rsidRPr="00EF766E">
        <w:t>ETERNITY j.d.o.o. PULA</w:t>
      </w:r>
      <w:r w:rsidR="003264FF">
        <w:t xml:space="preserve">, Pula, Teslina 1, OIB: </w:t>
      </w:r>
      <w:r w:rsidR="003264FF" w:rsidRPr="003264FF">
        <w:t>30543061833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1C38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E1C38">
        <w:rPr>
          <w:b/>
          <w:lang w:val="pl-PL"/>
        </w:rPr>
        <w:t>12</w:t>
      </w:r>
      <w:r w:rsidR="00986F40">
        <w:rPr>
          <w:b/>
          <w:lang w:val="pl-PL"/>
        </w:rPr>
        <w:t>:</w:t>
      </w:r>
      <w:r w:rsidR="003264FF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3264FF" w:rsidRPr="00EF766E">
        <w:t>ETERNITY j.d.o.o. PULA</w:t>
      </w:r>
      <w:r w:rsidR="003264FF">
        <w:t xml:space="preserve">, Pula, Teslina 1, OIB: </w:t>
      </w:r>
      <w:r w:rsidR="003264FF" w:rsidRPr="003264FF">
        <w:t>30543061833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C30379">
        <w:rPr>
          <w:lang w:val="sv-SE"/>
        </w:rPr>
        <w:t>Svjetlana Rajković, Pula, Teslina 1, OIB: 23813315165.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C30379">
        <w:rPr>
          <w:lang w:val="sv-SE"/>
        </w:rPr>
        <w:t>Svjetlana Rajković, Pula, Teslina 1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C30379">
        <w:rPr>
          <w:lang w:val="sv-SE"/>
        </w:rPr>
        <w:t>Svjetlani Rajković, Pula, Teslina 1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BD192E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3264FF" w:rsidRPr="00EF766E">
        <w:t>ETERNITY j.d.o.o. PULA</w:t>
      </w:r>
      <w:r w:rsidR="003264FF">
        <w:t xml:space="preserve">, Pula, Teslina 1, OIB: </w:t>
      </w:r>
      <w:r w:rsidR="003264FF" w:rsidRPr="003264FF">
        <w:t>30543061833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C30379">
        <w:rPr>
          <w:lang w:val="sv-SE"/>
        </w:rPr>
        <w:t>Svjetlana Rajković, Pula, Teslina 1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1B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</w:t>
        </w:r>
        <w:r w:rsidR="00EF766E">
          <w:t>701</w:t>
        </w:r>
        <w:r w:rsidR="00931764">
          <w:t>/2016-3</w:t>
        </w:r>
      </w:sdtContent>
    </w:sdt>
  </w:p>
  <w:p w:rsidRDefault="003B11B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EF766E">
      <w:t>701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11B7"/>
    <w:rsid w:val="003B74B1"/>
    <w:rsid w:val="003D112F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04CEB"/>
    <w:rsid w:val="0061079D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20061"/>
    <w:rsid w:val="00C30379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EF766E"/>
    <w:rsid w:val="00F26397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ETERNITY j.d.o.o. PULA zastupanog po punomoćniku Svjetlana Rajković</izvorni_sadrzaj>
    <derivirana_varijabla naziv="DomainObject.Predmet.ProtustrankaFormated_1">  ETERNITY j.d.o.o. PULA zastupanog po punomoćniku Svjetlana Rajković</derivirana_varijabla>
  </DomainObject.Predmet.ProtustrankaFormated>
  <DomainObject.Predmet.ProtustrankaFormatedOIB>
    <izvorni_sadrzaj>  ETERNITY j.d.o.o. PULA, OIB 30543061833 zastupanog po punomoćniku Svjetlana Rajković</izvorni_sadrzaj>
    <derivirana_varijabla naziv="DomainObject.Predmet.ProtustrankaFormatedOIB_1">  ETERNITY j.d.o.o. PULA, OIB 30543061833 zastupanog po punomoćniku Svjetlana Rajković</derivirana_varijabla>
  </DomainObject.Predmet.ProtustrankaFormatedOIB>
  <DomainObject.Predmet.ProtustrankaFormatedWithAdress>
    <izvorni_sadrzaj> ETERNITY j.d.o.o. PULA, Teslina 1, 52100 Pula zastupanog po punomoćniku Svjetlana Rajković</izvorni_sadrzaj>
    <derivirana_varijabla naziv="DomainObject.Predmet.ProtustrankaFormatedWithAdress_1"> ETERNITY j.d.o.o. PULA, Teslina 1, 52100 Pula zastupanog po punomoćniku Svjetlana Rajković</derivirana_varijabla>
  </DomainObject.Predmet.ProtustrankaFormatedWithAdress>
  <DomainObject.Predmet.ProtustrankaFormatedWithAdressOIB>
    <izvorni_sadrzaj> ETERNITY j.d.o.o. PULA, OIB 30543061833, Teslina 1, 52100 Pula zastupanog po punomoćniku Svjetlana Rajković</izvorni_sadrzaj>
    <derivirana_varijabla naziv="DomainObject.Predmet.ProtustrankaFormatedWithAdressOIB_1"> ETERNITY j.d.o.o. PULA, OIB 30543061833, Teslina 1, 52100 Pula zastupanog po punomoćniku Svjetlana Rajković</derivirana_varijabla>
  </DomainObject.Predmet.ProtustrankaFormatedWithAdressOIB>
  <DomainObject.Predmet.ProtustrankaWithAdress>
    <izvorni_sadrzaj>ETERNITY j.d.o.o. PULA Teslina 1, 52100 Pula</izvorni_sadrzaj>
    <derivirana_varijabla naziv="DomainObject.Predmet.ProtustrankaWithAdress_1">ETERNITY j.d.o.o. PULA Teslina 1, 52100 Pula</derivirana_varijabla>
  </DomainObject.Predmet.ProtustrankaWithAdress>
  <DomainObject.Predmet.ProtustrankaWithAdressOIB>
    <izvorni_sadrzaj>ETERNITY j.d.o.o. PULA, OIB 30543061833, Teslina 1, 52100 Pula</izvorni_sadrzaj>
    <derivirana_varijabla naziv="DomainObject.Predmet.ProtustrankaWithAdressOIB_1">ETERNITY j.d.o.o. PULA, OIB 30543061833, Teslina 1, 52100 Pula</derivirana_varijabla>
  </DomainObject.Predmet.ProtustrankaWithAdressOIB>
  <DomainObject.Predmet.ProtustrankaNazivFormated>
    <izvorni_sadrzaj>ETERNITY j.d.o.o. PULA</izvorni_sadrzaj>
    <derivirana_varijabla naziv="DomainObject.Predmet.ProtustrankaNazivFormated_1">ETERNITY j.d.o.o. PULA</derivirana_varijabla>
  </DomainObject.Predmet.ProtustrankaNazivFormated>
  <DomainObject.Predmet.ProtustrankaNazivFormatedOIB>
    <izvorni_sadrzaj>ETERNITY j.d.o.o. PULA, OIB 30543061833</izvorni_sadrzaj>
    <derivirana_varijabla naziv="DomainObject.Predmet.ProtustrankaNazivFormatedOIB_1">ETERNITY j.d.o.o. PULA, OIB 30543061833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31516.88</izvorni_sadrzaj>
    <derivirana_varijabla naziv="DomainObject.Predmet.TrenutnaVrijednost_1">31516.88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ETERNITY j.d.o.o. PULA zastupanog po punomoćniku Svjetlana Rajković</item>
    </izvorni_sadrzaj>
    <derivirana_varijabla naziv="DomainObject.Predmet.ProtuStrankaListFormated_1">
      <item>ETERNITY j.d.o.o. PULA zastupanog po punomoćniku Svjetlana Rajković</item>
    </derivirana_varijabla>
  </DomainObject.Predmet.ProtuStrankaListFormated>
  <DomainObject.Predmet.ProtuStrankaListFormatedOIB>
    <izvorni_sadrzaj>
      <item>ETERNITY j.d.o.o. PULA, OIB 30543061833 zastupanog po punomoćniku Svjetlana Rajković</item>
    </izvorni_sadrzaj>
    <derivirana_varijabla naziv="DomainObject.Predmet.ProtuStrankaListFormatedOIB_1">
      <item>ETERNITY j.d.o.o. PULA, OIB 30543061833 zastupanog po punomoćniku Svjetlana Rajković</item>
    </derivirana_varijabla>
  </DomainObject.Predmet.ProtuStrankaListFormatedOIB>
  <DomainObject.Predmet.ProtuStrankaListFormatedWithAdress>
    <izvorni_sadrzaj>
      <item>ETERNITY j.d.o.o. PULA, Teslina 1, 52100 Pula zastupanog po punomoćniku Svjetlana Rajković</item>
    </izvorni_sadrzaj>
    <derivirana_varijabla naziv="DomainObject.Predmet.ProtuStrankaListFormatedWithAdress_1">
      <item>ETERNITY j.d.o.o. PULA, Teslina 1, 52100 Pula zastupanog po punomoćniku Svjetlana Rajković</item>
    </derivirana_varijabla>
  </DomainObject.Predmet.ProtuStrankaListFormatedWithAdress>
  <DomainObject.Predmet.ProtuStrankaListFormatedWithAdressOIB>
    <izvorni_sadrzaj>
      <item>ETERNITY j.d.o.o. PULA, OIB 30543061833, Teslina 1, 52100 Pula zastupanog po punomoćniku Svjetlana Rajković</item>
    </izvorni_sadrzaj>
    <derivirana_varijabla naziv="DomainObject.Predmet.ProtuStrankaListFormatedWithAdressOIB_1">
      <item>ETERNITY j.d.o.o. PULA, OIB 30543061833, Teslina 1, 52100 Pula zastupanog po punomoćniku Svjetlana Rajković</item>
    </derivirana_varijabla>
  </DomainObject.Predmet.ProtuStrankaListFormatedWithAdressOIB>
  <DomainObject.Predmet.ProtuStrankaListNazivFormated>
    <izvorni_sadrzaj>
      <item>ETERNITY j.d.o.o. PULA</item>
    </izvorni_sadrzaj>
    <derivirana_varijabla naziv="DomainObject.Predmet.ProtuStrankaListNazivFormated_1">
      <item>ETERNITY j.d.o.o. PULA</item>
    </derivirana_varijabla>
  </DomainObject.Predmet.ProtuStrankaListNazivFormated>
  <DomainObject.Predmet.ProtuStrankaListNazivFormatedOIB>
    <izvorni_sadrzaj>
      <item>ETERNITY j.d.o.o. PULA, OIB 30543061833</item>
    </izvorni_sadrzaj>
    <derivirana_varijabla naziv="DomainObject.Predmet.ProtuStrankaListNazivFormatedOIB_1">
      <item>ETERNITY j.d.o.o. PULA, OIB 30543061833</item>
    </derivirana_varijabla>
  </DomainObject.Predmet.ProtuStrankaListNazivFormatedOIB>
  <DomainObject.Predmet.OstaliListFormated>
    <izvorni_sadrzaj>
      <item>Svjetlana Rajković punomoćnik sudionika u postupku ETERNITY j.d.o.o. PULA</item>
    </izvorni_sadrzaj>
    <derivirana_varijabla naziv="DomainObject.Predmet.OstaliListFormated_1">
      <item>Svjetlana Rajković punomoćnik sudionika u postupku ETERNITY j.d.o.o. PULA</item>
    </derivirana_varijabla>
  </DomainObject.Predmet.OstaliListFormated>
  <DomainObject.Predmet.OstaliListFormatedOIB>
    <izvorni_sadrzaj>
      <item>Svjetlana Rajković, OIB 23813315165 punomoćnik sudionika u postupku ETERNITY j.d.o.o. PULA</item>
    </izvorni_sadrzaj>
    <derivirana_varijabla naziv="DomainObject.Predmet.OstaliListFormatedOIB_1">
      <item>Svjetlana Rajković, OIB 23813315165 punomoćnik sudionika u postupku ETERNITY j.d.o.o. PULA</item>
    </derivirana_varijabla>
  </DomainObject.Predmet.OstaliListFormatedOIB>
  <DomainObject.Predmet.OstaliListFormatedWithAdress>
    <izvorni_sadrzaj>
      <item>Svjetlana Rajković, Teslina 1, 52100 Pula punomoćnik sudionika u postupku ETERNITY j.d.o.o. PULA</item>
    </izvorni_sadrzaj>
    <derivirana_varijabla naziv="DomainObject.Predmet.OstaliListFormatedWithAdress_1">
      <item>Svjetlana Rajković, Teslina 1, 52100 Pula punomoćnik sudionika u postupku ETERNITY j.d.o.o. PULA</item>
    </derivirana_varijabla>
  </DomainObject.Predmet.OstaliListFormatedWithAdress>
  <DomainObject.Predmet.OstaliListFormatedWithAdressOIB>
    <izvorni_sadrzaj>
      <item>Svjetlana Rajković, OIB 23813315165, Teslina 1, 52100 Pula punomoćnik sudionika u postupku ETERNITY j.d.o.o. PULA</item>
    </izvorni_sadrzaj>
    <derivirana_varijabla naziv="DomainObject.Predmet.OstaliListFormatedWithAdressOIB_1">
      <item>Svjetlana Rajković, OIB 23813315165, Teslina 1, 52100 Pula punomoćnik sudionika u postupku ETERNITY j.d.o.o. PULA</item>
    </derivirana_varijabla>
  </DomainObject.Predmet.OstaliListFormatedWithAdressOIB>
  <DomainObject.Predmet.OstaliListNazivFormated>
    <izvorni_sadrzaj>
      <item>Svjetlana Rajković</item>
    </izvorni_sadrzaj>
    <derivirana_varijabla naziv="DomainObject.Predmet.OstaliListNazivFormated_1">
      <item>Svjetlana Rajković</item>
    </derivirana_varijabla>
  </DomainObject.Predmet.OstaliListNazivFormated>
  <DomainObject.Predmet.OstaliListNazivFormatedOIB>
    <izvorni_sadrzaj>
      <item>Svjetlana Rajković, OIB 23813315165</item>
    </izvorni_sadrzaj>
    <derivirana_varijabla naziv="DomainObject.Predmet.OstaliListNazivFormatedOIB_1">
      <item>Svjetlana Rajković, OIB 23813315165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ETERNITY j.d.o.o. PULA</izvorni_sadrzaj>
    <derivirana_varijabla naziv="DomainObject.Predmet.ProtustrankaIDrugi_1">ETERNITY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ETERNITY j.d.o.o. PULA, OIB 30543061833, Teslina 1, 52100 Pula</izvorni_sadrzaj>
    <derivirana_varijabla naziv="DomainObject.Predmet.ProtustrankaIDrugiAdressOIB_1">ETERNITY j.d.o.o. PULA, OIB 30543061833, Teslina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ETERNITY j.d.o.o. PULA</item>
      <item>Svjetlana Rajković</item>
    </izvorni_sadrzaj>
    <derivirana_varijabla naziv="DomainObject.Predmet.SudioniciListNaziv_1">
      <item>FINANCIJSKA AGENCIJA, RC RIJEKA, PODRUŽNICA PULA, PULA</item>
      <item>ETERNITY j.d.o.o. PULA</item>
      <item>Svjetlana Rajković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izvorni_sadrzaj>
    <derivirana_varijabla naziv="DomainObject.Predmet.SudioniciListAdressOIB_1"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30543061833</item>
      <item>, OIB 23813315165</item>
    </izvorni_sadrzaj>
    <derivirana_varijabla naziv="DomainObject.Predmet.SudioniciListNazivOIB_1">
      <item>, OIB 85821130368</item>
      <item>, OIB 30543061833</item>
      <item>, OIB 23813315165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6266C-7A89-49DA-B70C-48FDCCF3E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3270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2016-04-28T06:38:00Z</dcterms:created>
  <dc:creator>Jasmina Matika</dc:creator>
  <cp:lastModifiedBy>Sanja Prodan</cp:lastModifiedBy>
  <cp:lastPrinted>2016-04-28T06:41:00Z</cp:lastPrinted>
  <dcterms:modified xmlns:xsi="http://www.w3.org/2001/XMLSchema-instance" xsi:type="dcterms:W3CDTF">2016-04-28T06:42:00Z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