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bd45" w14:paraId="052bd4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2635CE">
        <w:t>52</w:t>
      </w:r>
      <w:r w:rsidR="00D77997">
        <w:t>5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B033FA">
        <w:t xml:space="preserve">Financijske agencije Regionalni centar Zagreb, Podružnica ZAGREB,  OIB: 85821130368, Zagreb, Trg svibanjskih žrtava 1995. 1, za pokretanje skraćenog stečajnog postupka nad dužnikom </w:t>
      </w:r>
      <w:r w:rsidR="00D77997">
        <w:t>KOZARI PUTEVI-MOJ KVART, OIB: 37601523296, registarski broj: 21008572, Zagreb, II. Kalanski put 1</w:t>
      </w:r>
      <w:r w:rsidR="002F01CE">
        <w:t xml:space="preserve">, dana </w:t>
      </w:r>
      <w:r w:rsidR="002635CE">
        <w:t>10. siječnja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D77997">
        <w:t>KOZARI PUTEVI-MOJ KVART, OIB: 37601523296, registarski broj: 21008572, Zagreb, II. Kalanski put 1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D77997">
        <w:t>DOMAGOJ REPAČ</w:t>
      </w:r>
      <w:r w:rsidR="004E11FB">
        <w:t xml:space="preserve">, OIB:  </w:t>
      </w:r>
      <w:r w:rsidR="00D77997">
        <w:t>24977406612</w:t>
      </w:r>
      <w:r w:rsidR="004E11FB">
        <w:t xml:space="preserve">, </w:t>
      </w:r>
      <w:r w:rsidR="00D77997">
        <w:t>Zagreb, Đorđićeva 24</w:t>
      </w:r>
      <w:r w:rsidR="004E11FB">
        <w:t>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D77997">
        <w:t>KOZARI PUTEVI-MOJ KVART, OIB: 37601523296, registarski broj: 21008572, Zagreb, II. Kalanski put 1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635CE">
        <w:t>23. studenog 2015</w:t>
      </w:r>
      <w:r>
        <w:t xml:space="preserve">. zahtjev </w:t>
      </w:r>
      <w:r w:rsidR="00D6035C">
        <w:t>broj Klasa: 110-07/1</w:t>
      </w:r>
      <w:r w:rsidR="002635CE">
        <w:t>5</w:t>
      </w:r>
      <w:r w:rsidR="00D6035C">
        <w:t>-01/04, Ur. broj: 04-06-15-</w:t>
      </w:r>
      <w:r w:rsidR="00D77997">
        <w:t>13920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D77997">
        <w:t>KOZARI PUTEVI-MOJ KVART, OIB: 37601523296, registarski broj: 21008572, Zagerb, II. Kalanski put 1</w:t>
      </w:r>
      <w:r w:rsidR="007176DF">
        <w:t>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D77997">
        <w:t>3</w:t>
      </w:r>
      <w:r w:rsidR="00B033FA">
        <w:t>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D77997">
        <w:t>525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2635CE">
        <w:t>10.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D77997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</w:t>
      </w:r>
      <w:r w:rsidR="0055532D">
        <w:t>v</w:t>
      </w:r>
      <w:r>
        <w:t>e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942970">
        <w:t>10/2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0FBF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2635CE">
      <w:t>52</w:t>
    </w:r>
    <w:r w:rsidR="00D77997">
      <w:t>5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E11FB"/>
    <w:rsid w:val="004F0096"/>
    <w:rsid w:val="0055532D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0FBF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77997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F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00FB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00FB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FB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FB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F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00FB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00FB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FB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FB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St-1525/2016</izvorni_sadrzaj>
    <derivirana_varijabla naziv="DomainObject.Predmet.OznakaBroj_1">St-1525/2016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KOZARI PUTEVI - MOJ KVART</izvorni_sadrzaj>
    <derivirana_varijabla naziv="DomainObject.Predmet.ProtustrankaFormated_1">  UDRUGA KOZARI PUTEVI - MOJ KVART</derivirana_varijabla>
  </DomainObject.Predmet.ProtustrankaFormated>
  <DomainObject.Predmet.ProtustrankaFormatedOIB>
    <izvorni_sadrzaj>  UDRUGA KOZARI PUTEVI - MOJ KVART, OIB 37601523296</izvorni_sadrzaj>
    <derivirana_varijabla naziv="DomainObject.Predmet.ProtustrankaFormatedOIB_1">  UDRUGA KOZARI PUTEVI - MOJ KVART, OIB 37601523296</derivirana_varijabla>
  </DomainObject.Predmet.ProtustrankaFormatedOIB>
  <DomainObject.Predmet.ProtustrankaFormatedWithAdress>
    <izvorni_sadrzaj> UDRUGA KOZARI PUTEVI - MOJ KVART, II. KALANSKI PUT 1, 10000 Zagreb</izvorni_sadrzaj>
    <derivirana_varijabla naziv="DomainObject.Predmet.ProtustrankaFormatedWithAdress_1"> UDRUGA KOZARI PUTEVI - MOJ KVART, II. KALANSKI PUT 1, 10000 Zagreb</derivirana_varijabla>
  </DomainObject.Predmet.ProtustrankaFormatedWithAdress>
  <DomainObject.Predmet.ProtustrankaFormatedWithAdressOIB>
    <izvorni_sadrzaj> UDRUGA KOZARI PUTEVI - MOJ KVART, OIB 37601523296, II. KALANSKI PUT 1, 10000 Zagreb</izvorni_sadrzaj>
    <derivirana_varijabla naziv="DomainObject.Predmet.ProtustrankaFormatedWithAdressOIB_1"> UDRUGA KOZARI PUTEVI - MOJ KVART, OIB 37601523296, II. KALANSKI PUT 1, 10000 Zagreb</derivirana_varijabla>
  </DomainObject.Predmet.ProtustrankaFormatedWithAdressOIB>
  <DomainObject.Predmet.ProtustrankaWithAdress>
    <izvorni_sadrzaj>UDRUGA KOZARI PUTEVI - MOJ KVART II. KALANSKI PUT 1, 10000 Zagreb</izvorni_sadrzaj>
    <derivirana_varijabla naziv="DomainObject.Predmet.ProtustrankaWithAdress_1">UDRUGA KOZARI PUTEVI - MOJ KVART II. KALANSKI PUT 1, 10000 Zagreb</derivirana_varijabla>
  </DomainObject.Predmet.ProtustrankaWithAdress>
  <DomainObject.Predmet.ProtustrankaWithAdressOIB>
    <izvorni_sadrzaj>UDRUGA KOZARI PUTEVI - MOJ KVART, OIB 37601523296, II. KALANSKI PUT 1, 10000 Zagreb</izvorni_sadrzaj>
    <derivirana_varijabla naziv="DomainObject.Predmet.ProtustrankaWithAdressOIB_1">UDRUGA KOZARI PUTEVI - MOJ KVART, OIB 37601523296, II. KALANSKI PUT 1, 10000 Zagreb</derivirana_varijabla>
  </DomainObject.Predmet.ProtustrankaWithAdressOIB>
  <DomainObject.Predmet.ProtustrankaNazivFormated>
    <izvorni_sadrzaj>UDRUGA KOZARI PUTEVI - MOJ KVART</izvorni_sadrzaj>
    <derivirana_varijabla naziv="DomainObject.Predmet.ProtustrankaNazivFormated_1">UDRUGA KOZARI PUTEVI - MOJ KVART</derivirana_varijabla>
  </DomainObject.Predmet.ProtustrankaNazivFormated>
  <DomainObject.Predmet.ProtustrankaNazivFormatedOIB>
    <izvorni_sadrzaj>UDRUGA KOZARI PUTEVI - MOJ KVART, OIB 37601523296</izvorni_sadrzaj>
    <derivirana_varijabla naziv="DomainObject.Predmet.ProtustrankaNazivFormatedOIB_1">UDRUGA KOZARI PUTEVI - MOJ KVART, OIB 37601523296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KOZARI PUTEVI - MOJ KVART</item>
    </izvorni_sadrzaj>
    <derivirana_varijabla naziv="DomainObject.Predmet.ProtuStrankaListFormated_1">
      <item>UDRUGA KOZARI PUTEVI - MOJ KVART</item>
    </derivirana_varijabla>
  </DomainObject.Predmet.ProtuStrankaListFormated>
  <DomainObject.Predmet.ProtuStrankaListFormatedOIB>
    <izvorni_sadrzaj>
      <item>UDRUGA KOZARI PUTEVI - MOJ KVART, OIB 37601523296</item>
    </izvorni_sadrzaj>
    <derivirana_varijabla naziv="DomainObject.Predmet.ProtuStrankaListFormatedOIB_1">
      <item>UDRUGA KOZARI PUTEVI - MOJ KVART, OIB 37601523296</item>
    </derivirana_varijabla>
  </DomainObject.Predmet.ProtuStrankaListFormatedOIB>
  <DomainObject.Predmet.ProtuStrankaListFormatedWithAdress>
    <izvorni_sadrzaj>
      <item>UDRUGA KOZARI PUTEVI - MOJ KVART, II. KALANSKI PUT 1, 10000 Zagreb</item>
    </izvorni_sadrzaj>
    <derivirana_varijabla naziv="DomainObject.Predmet.ProtuStrankaListFormatedWithAdress_1">
      <item>UDRUGA KOZARI PUTEVI - MOJ KVART, II. KALANSKI PUT 1, 10000 Zagreb</item>
    </derivirana_varijabla>
  </DomainObject.Predmet.ProtuStrankaListFormatedWithAdress>
  <DomainObject.Predmet.ProtuStrankaListFormatedWithAdressOIB>
    <izvorni_sadrzaj>
      <item>UDRUGA KOZARI PUTEVI - MOJ KVART, OIB 37601523296, II. KALANSKI PUT 1, 10000 Zagreb</item>
    </izvorni_sadrzaj>
    <derivirana_varijabla naziv="DomainObject.Predmet.ProtuStrankaListFormatedWithAdressOIB_1">
      <item>UDRUGA KOZARI PUTEVI - MOJ KVART, OIB 37601523296, II. KALANSKI PUT 1, 10000 Zagreb</item>
    </derivirana_varijabla>
  </DomainObject.Predmet.ProtuStrankaListFormatedWithAdressOIB>
  <DomainObject.Predmet.ProtuStrankaListNazivFormated>
    <izvorni_sadrzaj>
      <item>UDRUGA KOZARI PUTEVI - MOJ KVART</item>
    </izvorni_sadrzaj>
    <derivirana_varijabla naziv="DomainObject.Predmet.ProtuStrankaListNazivFormated_1">
      <item>UDRUGA KOZARI PUTEVI - MOJ KVART</item>
    </derivirana_varijabla>
  </DomainObject.Predmet.ProtuStrankaListNazivFormated>
  <DomainObject.Predmet.ProtuStrankaListNazivFormatedOIB>
    <izvorni_sadrzaj>
      <item>UDRUGA KOZARI PUTEVI - MOJ KVART, OIB 37601523296</item>
    </izvorni_sadrzaj>
    <derivirana_varijabla naziv="DomainObject.Predmet.ProtuStrankaListNazivFormatedOIB_1">
      <item>UDRUGA KOZARI PUTEVI - MOJ KVART, OIB 37601523296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KOZARI PUTEVI - MOJ KVART</izvorni_sadrzaj>
    <derivirana_varijabla naziv="DomainObject.Predmet.ProtustrankaIDrugi_1">UDRUGA KOZARI PUTEVI - MOJ KVART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UDRUGA KOZARI PUTEVI - MOJ KVART, OIB 37601523296, II. KALANSKI PUT 1, 10000 Zagreb</izvorni_sadrzaj>
    <derivirana_varijabla naziv="DomainObject.Predmet.ProtustrankaIDrugiAdressOIB_1">UDRUGA KOZARI PUTEVI - MOJ KVART, OIB 37601523296, II. KALANSKI PUT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KOZARI PUTEVI - MOJ KVART</item>
      <item>FINA Regionalni centar Zagreb</item>
    </izvorni_sadrzaj>
    <derivirana_varijabla naziv="DomainObject.Predmet.SudioniciListNaziv_1">
      <item>UDRUGA KOZARI PUTEVI - MOJ KVART</item>
      <item>FINA Regionalni centar Zagreb</item>
    </derivirana_varijabla>
  </DomainObject.Predmet.SudioniciListNaziv>
  <DomainObject.Predmet.SudioniciListAdressOIB>
    <izvorni_sadrzaj>
      <item>UDRUGA KOZARI PUTEVI - MOJ KVART, OIB 37601523296, II. KALANSKI PUT 1,10000 Zagreb</item>
      <item>FINA Regionalni centar Zagreb, OIB 85821130368, Trg svibanjskih žrtava 1995.1,10000 Zagreb</item>
    </izvorni_sadrzaj>
    <derivirana_varijabla naziv="DomainObject.Predmet.SudioniciListAdressOIB_1">
      <item>UDRUGA KOZARI PUTEVI - MOJ KVART, OIB 37601523296, II. KALANSKI PUT 1,10000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37601523296</item>
      <item>, OIB 85821130368</item>
    </izvorni_sadrzaj>
    <derivirana_varijabla naziv="DomainObject.Predmet.SudioniciListNazivOIB_1">
      <item>, OIB 37601523296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7BB21-3CBA-4819-84AE-98BCD187A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434</properties:Words>
  <properties:Characters>2328</properties:Characters>
  <properties:Lines>86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2017-01-10T08:01:00Z</dcterms:created>
  <dc:creator>korisnik</dc:creator>
  <cp:lastModifiedBy>Snježana Andrijanić</cp:lastModifiedBy>
  <cp:lastPrinted>2017-01-10T08:01:00Z</cp:lastPrinted>
  <dcterms:modified xmlns:xsi="http://www.w3.org/2001/XMLSchema-instance" xsi:type="dcterms:W3CDTF">2017-01-10T08:02:00Z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