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10034" w:rsidR="00710034">
        <w:tc>
          <w:tcPr>
            <w:tcW w:type="dxa" w:w="2985"/>
            <w:hideMark/>
          </w:tcPr>
          <w:p w:rsidRDefault="00710034" w:rsidP="00710034" w:rsidR="0071003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0034" w:rsidP="00710034" w:rsidR="00710034">
            <w:pPr>
              <w:spacing w:after="0"/>
              <w:jc w:val="center"/>
            </w:pPr>
            <w:r>
              <w:t>Republika Hrvatska</w:t>
            </w:r>
          </w:p>
          <w:p w:rsidRDefault="00710034" w:rsidP="00710034" w:rsidR="00710034">
            <w:pPr>
              <w:spacing w:after="0"/>
              <w:jc w:val="center"/>
            </w:pPr>
            <w:r>
              <w:t>Trgovački sud u Varaždinu</w:t>
            </w:r>
          </w:p>
          <w:p w:rsidRDefault="00710034" w:rsidP="00710034" w:rsidR="0071003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55eb80" w14:paraId="655eb80" w:rsidRDefault="00710034" w:rsidP="00710034" w:rsidR="00710034">
      <w:pPr>
        <w:pStyle w:val="Tijeloteksta"/>
        <w:spacing w:after="0"/>
        <w15:collapsed w:val="false"/>
        <w:rPr>
          <w:bCs/>
        </w:rPr>
      </w:pPr>
    </w:p>
    <w:p w:rsidRDefault="00710034" w:rsidP="00710034" w:rsidR="00710034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St-7/2014-73</w:t>
      </w:r>
    </w:p>
    <w:p w:rsidRDefault="00710034" w:rsidP="00710034" w:rsidR="00710034">
      <w:pPr>
        <w:pStyle w:val="Tijeloteksta"/>
        <w:spacing w:after="0"/>
        <w:rPr>
          <w:bCs/>
        </w:rPr>
      </w:pPr>
    </w:p>
    <w:p w:rsidRDefault="00710034" w:rsidP="00710034" w:rsidR="00710034">
      <w:pPr>
        <w:pStyle w:val="Tijeloteksta"/>
        <w:spacing w:after="0"/>
        <w:rPr>
          <w:b/>
          <w:bCs/>
        </w:rPr>
      </w:pPr>
    </w:p>
    <w:p w:rsidRDefault="00710034" w:rsidP="00710034" w:rsidR="00710034">
      <w:pPr>
        <w:pStyle w:val="Tijeloteksta"/>
        <w:spacing w:after="0"/>
        <w:rPr>
          <w:b/>
          <w:bCs/>
        </w:rPr>
      </w:pPr>
    </w:p>
    <w:p w:rsidRDefault="00710034" w:rsidP="00710034" w:rsidR="00710034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TALAN TRADE – d.o.o. u stečaju, Sudovčina, Varaždinska 26, MBS: 070002514, OIB: 48523905874, dana 14. veljače 2018. godine donio je slijedeći</w:t>
      </w:r>
    </w:p>
    <w:p w:rsidRDefault="00710034" w:rsidP="00710034" w:rsidR="00710034">
      <w:pPr>
        <w:spacing w:after="0"/>
        <w:jc w:val="both"/>
      </w:pPr>
    </w:p>
    <w:p w:rsidRDefault="00710034" w:rsidP="00710034" w:rsidR="00710034" w:rsidRPr="00710034">
      <w:pPr>
        <w:pStyle w:val="Naslov1"/>
        <w:spacing w:after="0"/>
        <w:jc w:val="center"/>
        <w:rPr>
          <w:sz w:val="24"/>
          <w:szCs w:val="24"/>
        </w:rPr>
      </w:pPr>
      <w:r w:rsidRPr="00710034">
        <w:rPr>
          <w:sz w:val="24"/>
          <w:szCs w:val="24"/>
        </w:rPr>
        <w:t>ZAKLJUČAK O PRODAJI</w:t>
      </w:r>
    </w:p>
    <w:p w:rsidRDefault="00710034" w:rsidP="00710034" w:rsidR="00710034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710034" w:rsidP="00710034" w:rsidR="00710034">
      <w:pPr>
        <w:spacing w:after="0"/>
        <w:jc w:val="center"/>
        <w:rPr>
          <w:b/>
          <w:bCs/>
        </w:rPr>
      </w:pPr>
    </w:p>
    <w:p w:rsidRDefault="00710034" w:rsidP="00710034" w:rsidR="00710034">
      <w:pPr>
        <w:spacing w:after="0"/>
        <w:jc w:val="center"/>
        <w:rPr>
          <w:b/>
          <w:bCs/>
        </w:rPr>
      </w:pPr>
    </w:p>
    <w:p w:rsidRDefault="00710034" w:rsidP="00710034" w:rsidR="00710034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TALAN TRADE – d.o.o. u stečaju, Sudovčina, u stečajnom postupku, uz odgovarajuću primjenu pravila o ovrsi na nekretninama:  </w:t>
      </w:r>
    </w:p>
    <w:p w:rsidRDefault="00710034" w:rsidP="00710034" w:rsidR="00710034">
      <w:pPr>
        <w:spacing w:after="0"/>
        <w:jc w:val="both"/>
      </w:pPr>
    </w:p>
    <w:p w:rsidRDefault="00710034" w:rsidP="00710034" w:rsidR="00710034">
      <w:pPr>
        <w:numPr>
          <w:ilvl w:val="0"/>
          <w:numId w:val="47"/>
        </w:numPr>
        <w:spacing w:after="0"/>
        <w:jc w:val="both"/>
      </w:pPr>
      <w:r>
        <w:t>čkbr. 1577 oranica u Bregu površine 1 rali 785 čhv, upisana u z.k.ul. 907 k.o. Gornji Martijanec, u 4/6 dijela</w:t>
      </w:r>
    </w:p>
    <w:p w:rsidRDefault="00710034" w:rsidP="00710034" w:rsidR="00710034">
      <w:pPr>
        <w:spacing w:after="0"/>
        <w:jc w:val="both"/>
      </w:pPr>
    </w:p>
    <w:p w:rsidRDefault="00710034" w:rsidP="00710034" w:rsidR="00710034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7.411,20 kn.</w:t>
      </w:r>
    </w:p>
    <w:p w:rsidRDefault="00710034" w:rsidP="00710034" w:rsidR="00710034">
      <w:pPr>
        <w:pStyle w:val="Tijeloteksta"/>
        <w:spacing w:after="0"/>
      </w:pPr>
    </w:p>
    <w:p w:rsidRDefault="00710034" w:rsidP="00710034" w:rsidR="00710034">
      <w:pPr>
        <w:pStyle w:val="Tijeloteksta"/>
        <w:spacing w:after="0"/>
        <w:ind w:firstLine="348" w:left="360"/>
      </w:pPr>
      <w:r>
        <w:t>Razlučni vjerovnici su RH Ministarstvo financija i FTC usluge d.o.o. Zagreb.</w:t>
      </w:r>
    </w:p>
    <w:p w:rsidRDefault="00710034" w:rsidP="00710034" w:rsidR="00710034">
      <w:pPr>
        <w:spacing w:after="0"/>
      </w:pPr>
    </w:p>
    <w:p w:rsidRDefault="00710034" w:rsidP="00710034" w:rsidR="00710034">
      <w:pPr>
        <w:pStyle w:val="Tijeloteksta"/>
        <w:spacing w:after="0"/>
        <w:ind w:firstLine="708"/>
        <w:jc w:val="both"/>
      </w:pPr>
      <w:r>
        <w:t xml:space="preserve">II/ Nekretnina će se prodavati na usmenoj javnoj dražbi. Šesto ročište za prodaju održat će se dana </w:t>
      </w:r>
      <w:r>
        <w:rPr>
          <w:b/>
        </w:rPr>
        <w:t>29. svibnja 2018. godine</w:t>
      </w:r>
      <w:r>
        <w:t xml:space="preserve">, u zgradi Trgovačkog suda u Varaždinu, soba 226/II, s početkom u </w:t>
      </w:r>
      <w:r>
        <w:rPr>
          <w:b/>
        </w:rPr>
        <w:t>09,00 sati.</w:t>
      </w:r>
      <w:r>
        <w:t xml:space="preserve"> Ročište će se održati i ako na njemu sudjeluje samo jedan ponuditelj.</w:t>
      </w:r>
    </w:p>
    <w:p w:rsidRDefault="00710034" w:rsidP="00710034" w:rsidR="00710034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710034" w:rsidP="00710034" w:rsidR="00710034">
      <w:pPr>
        <w:pStyle w:val="Tijeloteksta"/>
        <w:spacing w:after="0"/>
      </w:pPr>
    </w:p>
    <w:p w:rsidRDefault="00710034" w:rsidP="00710034" w:rsidR="00710034">
      <w:pPr>
        <w:pStyle w:val="Tijeloteksta"/>
        <w:spacing w:after="0"/>
        <w:ind w:firstLine="708"/>
      </w:pPr>
      <w:r>
        <w:t>IV/ Uvjeti prodaje:</w:t>
      </w:r>
    </w:p>
    <w:p w:rsidRDefault="00710034" w:rsidP="00710034" w:rsidR="00710034">
      <w:pPr>
        <w:numPr>
          <w:ilvl w:val="0"/>
          <w:numId w:val="48"/>
        </w:numPr>
        <w:spacing w:after="0"/>
        <w:jc w:val="both"/>
      </w:pPr>
      <w:r>
        <w:t>Nekretnina iz točke I ovog zaključka prodavati će se po početnoj cijeni i to u iznosu od 7.411,20 kn, te se ispod te cijene na šestom ročištu za javnu dražbu nekretnina ne može prodati.</w:t>
      </w:r>
    </w:p>
    <w:p w:rsidRDefault="00710034" w:rsidP="00710034" w:rsidR="00710034">
      <w:pPr>
        <w:numPr>
          <w:ilvl w:val="0"/>
          <w:numId w:val="48"/>
        </w:numPr>
        <w:spacing w:after="0"/>
        <w:jc w:val="both"/>
      </w:pPr>
      <w:r>
        <w:t>Sve poreze i pristojbe u vezi s prodajom nekretnine snosi kupac.</w:t>
      </w:r>
    </w:p>
    <w:p w:rsidRDefault="00710034" w:rsidP="00710034" w:rsidR="00710034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</w:t>
      </w:r>
      <w:r>
        <w:lastRenderedPageBreak/>
        <w:t xml:space="preserve">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St-7/14. Kupcu nekretnine jamčevina se uračunava u kupoprodajnu cijenu, a ostalima se vraća  odmah nakon zaključenja javne dražbe.</w:t>
      </w:r>
    </w:p>
    <w:p w:rsidRDefault="00710034" w:rsidP="00710034" w:rsidR="00710034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710034" w:rsidP="00710034" w:rsidR="00710034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710034" w:rsidP="00710034" w:rsidR="00710034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710034" w:rsidP="00710034" w:rsidR="00710034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710034" w:rsidP="00710034" w:rsidR="0071003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Ivom Žiža iz Ludbrega, na broj 095 920-2025.</w:t>
      </w:r>
    </w:p>
    <w:p w:rsidRDefault="00710034" w:rsidP="00710034" w:rsidR="00710034">
      <w:pPr>
        <w:pStyle w:val="Tijeloteksta"/>
        <w:tabs>
          <w:tab w:pos="1260" w:val="left"/>
        </w:tabs>
        <w:spacing w:after="0"/>
      </w:pPr>
    </w:p>
    <w:p w:rsidRDefault="00710034" w:rsidP="00710034" w:rsidR="00710034">
      <w:pPr>
        <w:pStyle w:val="Tijeloteksta"/>
        <w:tabs>
          <w:tab w:pos="1260" w:val="left"/>
        </w:tabs>
        <w:spacing w:after="0"/>
        <w:ind w:left="720"/>
      </w:pPr>
    </w:p>
    <w:p w:rsidRDefault="00710034" w:rsidP="00710034" w:rsidR="00710034">
      <w:pPr>
        <w:tabs>
          <w:tab w:pos="1260" w:val="left"/>
        </w:tabs>
        <w:spacing w:after="0"/>
        <w:jc w:val="center"/>
      </w:pPr>
      <w:r>
        <w:t>Varaždin, 14. veljače 2018.</w:t>
      </w:r>
    </w:p>
    <w:p w:rsidRDefault="00710034" w:rsidP="00710034" w:rsidR="00710034">
      <w:pPr>
        <w:tabs>
          <w:tab w:pos="1260" w:val="left"/>
        </w:tabs>
        <w:spacing w:after="0"/>
        <w:jc w:val="center"/>
      </w:pPr>
    </w:p>
    <w:p w:rsidRDefault="00710034" w:rsidP="00710034" w:rsidR="00710034">
      <w:pPr>
        <w:tabs>
          <w:tab w:pos="1260" w:val="left"/>
        </w:tabs>
        <w:spacing w:after="0"/>
        <w:jc w:val="both"/>
      </w:pPr>
    </w:p>
    <w:p w:rsidRDefault="00710034" w:rsidP="00710034" w:rsidR="0071003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710034" w:rsidP="00710034" w:rsidR="00710034">
      <w:pPr>
        <w:tabs>
          <w:tab w:pos="1260" w:val="left"/>
        </w:tabs>
        <w:spacing w:after="0"/>
        <w:jc w:val="both"/>
      </w:pPr>
    </w:p>
    <w:p w:rsidRDefault="00710034" w:rsidP="00710034" w:rsidR="0071003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710034" w:rsidP="00710034" w:rsidR="00710034">
      <w:pPr>
        <w:tabs>
          <w:tab w:pos="1260" w:val="left"/>
        </w:tabs>
        <w:spacing w:after="0"/>
        <w:jc w:val="both"/>
      </w:pPr>
    </w:p>
    <w:p w:rsidRDefault="00710034" w:rsidP="00710034" w:rsidR="0071003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</w:t>
      </w:r>
    </w:p>
    <w:p w:rsidRDefault="00710034" w:rsidP="00710034" w:rsidR="0071003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710034" w:rsidP="00710034" w:rsidR="00710034">
      <w:pPr>
        <w:tabs>
          <w:tab w:pos="1260" w:val="left"/>
        </w:tabs>
        <w:spacing w:after="0"/>
        <w:jc w:val="both"/>
      </w:pPr>
    </w:p>
    <w:p w:rsidRDefault="00710034" w:rsidP="00710034" w:rsidR="0071003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710034" w:rsidP="00710034" w:rsidR="00710034">
      <w:pPr>
        <w:tabs>
          <w:tab w:pos="1260" w:val="left"/>
        </w:tabs>
        <w:spacing w:after="0"/>
        <w:jc w:val="both"/>
      </w:pPr>
    </w:p>
    <w:p w:rsidRDefault="00710034" w:rsidP="00710034" w:rsidR="00710034">
      <w:pPr>
        <w:tabs>
          <w:tab w:pos="1260" w:val="left"/>
        </w:tabs>
        <w:spacing w:after="0"/>
        <w:jc w:val="both"/>
      </w:pPr>
    </w:p>
    <w:p w:rsidRDefault="00710034" w:rsidP="00710034" w:rsidR="00710034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710034" w:rsidP="00710034" w:rsidR="00710034">
      <w:pPr>
        <w:spacing w:after="0"/>
        <w:jc w:val="both"/>
      </w:pPr>
      <w:r>
        <w:t xml:space="preserve">            2. ŽDO Varaždin, građansko-upravni odjel</w:t>
      </w:r>
    </w:p>
    <w:p w:rsidRDefault="00710034" w:rsidP="00710034" w:rsidR="00710034">
      <w:pPr>
        <w:spacing w:after="0"/>
        <w:jc w:val="both"/>
      </w:pPr>
      <w:r>
        <w:t xml:space="preserve">            3. FTC usluge d.o.o. Zagreb,po pun. iz ZOU Robert Hršak i Ivan Zadravec iz Zagreba,</w:t>
      </w:r>
    </w:p>
    <w:p w:rsidRDefault="00710034" w:rsidP="00710034" w:rsidR="00710034">
      <w:pPr>
        <w:spacing w:after="0"/>
        <w:jc w:val="both"/>
      </w:pPr>
      <w:r>
        <w:t xml:space="preserve">                Zagrebačka cesta 76C</w:t>
      </w:r>
    </w:p>
    <w:p w:rsidRDefault="00710034" w:rsidP="00710034" w:rsidR="00AE649C" w:rsidRPr="00B76F3C">
      <w:pPr>
        <w:spacing w:after="0"/>
        <w:jc w:val="both"/>
      </w:pPr>
      <w:r>
        <w:t xml:space="preserve">            4.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11A" w:rsidP="00537B78" w:rsidR="0026411A">
      <w:r>
        <w:separator/>
      </w:r>
    </w:p>
  </w:endnote>
  <w:endnote w:id="0" w:type="continuationSeparator">
    <w:p w:rsidRDefault="0026411A" w:rsidP="00537B78" w:rsidR="00264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11A" w:rsidP="00537B78" w:rsidR="0026411A">
      <w:r>
        <w:separator/>
      </w:r>
    </w:p>
  </w:footnote>
  <w:footnote w:id="0" w:type="continuationSeparator">
    <w:p w:rsidRDefault="0026411A" w:rsidP="00537B78" w:rsidR="00264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73159C"/>
    <w:multiLevelType w:val="hybridMultilevel"/>
    <w:tmpl w:val="7B3659E6"/>
    <w:lvl w:tplc="4FE6883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11A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034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801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710034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710034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1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St-7/2014-73</izvorni_sadrzaj>
    <derivirana_varijabla naziv="DomainObject.Oznaka_1">St-7/2014-73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St-7/2014-73</izvorni_sadrzaj>
    <derivirana_varijabla naziv="DomainObject.PoslovniBrojDokumenta_1">St-7/2014-73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06ECE-6BDF-4F18-BF20-16E0E20E1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665</properties:Words>
  <properties:Characters>3578</properties:Characters>
  <properties:Lines>93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2018-02-14T12:06:00Z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St-7/2014-73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