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abc5" w14:paraId="747abc5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661B34">
        <w:rPr>
          <w:rFonts w:cs="Times New Roman" w:hAnsi="Times New Roman" w:ascii="Times New Roman"/>
          <w:sz w:val="24"/>
        </w:rPr>
        <w:t>2121/16-14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1C107B" w:rsidRPr="00AF43AE">
        <w:t>Vojta i Crvenka d.o.o.</w:t>
      </w:r>
      <w:r w:rsidR="001C107B">
        <w:t xml:space="preserve"> Velika Gorica, K. Š. Đalskog 16  MBS: </w:t>
      </w:r>
      <w:r w:rsidR="001C107B" w:rsidRPr="00AF43AE">
        <w:t>080630277</w:t>
      </w:r>
      <w:r w:rsidR="001C107B">
        <w:t xml:space="preserve"> OIB: </w:t>
      </w:r>
      <w:r w:rsidR="001C107B" w:rsidRPr="00AF43AE">
        <w:t>08280829022</w:t>
      </w:r>
      <w:r w:rsidR="001C107B">
        <w:t xml:space="preserve">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1C107B" w:rsidRPr="001C107B">
        <w:t xml:space="preserve"> </w:t>
      </w:r>
      <w:r w:rsidR="001C107B" w:rsidRPr="00AF43AE">
        <w:t>Vojta i Crvenka d.o.o.</w:t>
      </w:r>
      <w:r w:rsidR="001C107B">
        <w:t xml:space="preserve"> Velika Gorica, K. Š. Đalskog 16  MBS: </w:t>
      </w:r>
      <w:r w:rsidR="001C107B" w:rsidRPr="00AF43AE">
        <w:t>080630277</w:t>
      </w:r>
      <w:r w:rsidR="001C107B">
        <w:t xml:space="preserve"> OIB: </w:t>
      </w:r>
      <w:r w:rsidR="001C107B" w:rsidRPr="00AF43AE">
        <w:t>08280829022</w:t>
      </w:r>
      <w:r w:rsidR="001C107B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1C107B">
        <w:rPr>
          <w:bCs/>
        </w:rPr>
        <w:t>2121</w:t>
      </w:r>
      <w:r w:rsidR="0062454C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1C107B" w:rsidP="001C107B" w:rsidR="001C107B" w:rsidRPr="003566B3">
      <w:pPr>
        <w:ind w:firstLine="555"/>
        <w:jc w:val="both"/>
      </w:pPr>
      <w:r w:rsidRPr="003566B3">
        <w:t xml:space="preserve">FINA-e Regionalni centar Zagreb, podnijela je ovom sudu dana </w:t>
      </w:r>
      <w:r>
        <w:t xml:space="preserve">4. ožujka 2016. 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Pr="00AF43AE">
        <w:t>Vojta i Crvenka d.o.o.</w:t>
      </w:r>
      <w:r>
        <w:t xml:space="preserve"> Velika Gorica, K. Š. Đalskog 16  MBS: </w:t>
      </w:r>
      <w:r w:rsidRPr="00AF43AE">
        <w:t>080630277</w:t>
      </w:r>
      <w:r>
        <w:t xml:space="preserve"> OIB: </w:t>
      </w:r>
      <w:r w:rsidRPr="00AF43AE">
        <w:t>08280829022</w:t>
      </w:r>
      <w:r>
        <w:t>.</w:t>
      </w:r>
    </w:p>
    <w:p w:rsidRDefault="001C107B" w:rsidP="001C107B" w:rsidR="001C107B" w:rsidRPr="009B1E96">
      <w:pPr>
        <w:ind w:firstLine="555"/>
      </w:pPr>
      <w:r w:rsidRPr="009B1E96">
        <w:t xml:space="preserve">Prijedlog je podnesen </w:t>
      </w:r>
      <w:r w:rsidRPr="00307A7F">
        <w:t>temeljem čl. 110 st</w:t>
      </w:r>
      <w:r>
        <w:t xml:space="preserve">. 1 Stečajnog zakona 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1C107B">
        <w:rPr>
          <w:bCs/>
        </w:rPr>
        <w:t>29.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B30B67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>
      <w:pPr>
        <w:overflowPunct w:val="false"/>
        <w:jc w:val="both"/>
      </w:pPr>
    </w:p>
    <w:p w:rsidRDefault="00B30B67" w:rsidR="00B30B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30B67" w:rsidP="00B30B67" w:rsidR="00B30B67">
      <w:pPr>
        <w:ind w:firstLine="708" w:left="4956"/>
      </w:pPr>
      <w:r>
        <w:t>Vinka Mihalinčić</w:t>
      </w:r>
    </w:p>
    <w:p w:rsidRDefault="00B30B67" w:rsidP="003F760A" w:rsidR="00B30B67" w:rsidRPr="003566B3">
      <w:pPr>
        <w:overflowPunct w:val="false"/>
        <w:jc w:val="both"/>
        <w:rPr>
          <w:noProof w:val="false"/>
        </w:rPr>
      </w:pPr>
    </w:p>
    <w:p w:rsidRDefault="00B30B67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B30B67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0B67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1C107B">
      <w:rPr>
        <w:noProof w:val="false"/>
      </w:rPr>
      <w:t>2121/16-14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107B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1B34"/>
    <w:rsid w:val="006630E6"/>
    <w:rsid w:val="006D29D0"/>
    <w:rsid w:val="006D37EF"/>
    <w:rsid w:val="006D7209"/>
    <w:rsid w:val="00763DF5"/>
    <w:rsid w:val="00767E8D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30B67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3CE5"/>
    <w:rsid w:val="00F35C39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B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B6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B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B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B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B6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B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B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St-2121/2016</izvorni_sadrzaj>
    <derivirana_varijabla naziv="DomainObject.Predmet.OznakaBroj_1">St-2121/2016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Vojta i Crvenka d.o.o.</izvorni_sadrzaj>
    <derivirana_varijabla naziv="DomainObject.Predmet.ProtustrankaFormated_1">  Vojta i Crvenka d.o.o.</derivirana_varijabla>
  </DomainObject.Predmet.ProtustrankaFormated>
  <DomainObject.Predmet.ProtustrankaFormatedOIB>
    <izvorni_sadrzaj>  Vojta i Crvenka d.o.o., OIB 08280829022</izvorni_sadrzaj>
    <derivirana_varijabla naziv="DomainObject.Predmet.ProtustrankaFormatedOIB_1">  Vojta i Crvenka d.o.o., OIB 08280829022</derivirana_varijabla>
  </DomainObject.Predmet.ProtustrankaFormatedOIB>
  <DomainObject.Predmet.ProtustrankaFormatedWithAdress>
    <izvorni_sadrzaj> Vojta i Crvenka d.o.o., K. Š. Đalskog 16, 10410 Velika Gorica</izvorni_sadrzaj>
    <derivirana_varijabla naziv="DomainObject.Predmet.ProtustrankaFormatedWithAdress_1"> Vojta i Crvenka d.o.o., K. Š. Đalskog 16, 10410 Velika Gorica</derivirana_varijabla>
  </DomainObject.Predmet.ProtustrankaFormatedWithAdress>
  <DomainObject.Predmet.ProtustrankaFormatedWithAdressOIB>
    <izvorni_sadrzaj> Vojta i Crvenka d.o.o., OIB 08280829022, K. Š. Đalskog 16, 10410 Velika Gorica</izvorni_sadrzaj>
    <derivirana_varijabla naziv="DomainObject.Predmet.ProtustrankaFormatedWithAdressOIB_1"> Vojta i Crvenka d.o.o., OIB 08280829022, K. Š. Đalskog 16, 10410 Velika Gorica</derivirana_varijabla>
  </DomainObject.Predmet.ProtustrankaFormatedWithAdressOIB>
  <DomainObject.Predmet.ProtustrankaWithAdress>
    <izvorni_sadrzaj>Vojta i Crvenka d.o.o. K. Š. Đalskog 16, 10410 Velika Gorica</izvorni_sadrzaj>
    <derivirana_varijabla naziv="DomainObject.Predmet.ProtustrankaWithAdress_1">Vojta i Crvenka d.o.o. K. Š. Đalskog 16, 10410 Velika Gorica</derivirana_varijabla>
  </DomainObject.Predmet.ProtustrankaWithAdress>
  <DomainObject.Predmet.ProtustrankaWithAdressOIB>
    <izvorni_sadrzaj>Vojta i Crvenka d.o.o., OIB 08280829022, K. Š. Đalskog 16, 10410 Velika Gorica</izvorni_sadrzaj>
    <derivirana_varijabla naziv="DomainObject.Predmet.ProtustrankaWithAdressOIB_1">Vojta i Crvenka d.o.o., OIB 08280829022, K. Š. Đalskog 16, 10410 Velika Gorica</derivirana_varijabla>
  </DomainObject.Predmet.ProtustrankaWithAdressOIB>
  <DomainObject.Predmet.ProtustrankaNazivFormated>
    <izvorni_sadrzaj>Vojta i Crvenka d.o.o.</izvorni_sadrzaj>
    <derivirana_varijabla naziv="DomainObject.Predmet.ProtustrankaNazivFormated_1">Vojta i Crvenka d.o.o.</derivirana_varijabla>
  </DomainObject.Predmet.ProtustrankaNazivFormated>
  <DomainObject.Predmet.ProtustrankaNazivFormatedOIB>
    <izvorni_sadrzaj>Vojta i Crvenka d.o.o., OIB 08280829022</izvorni_sadrzaj>
    <derivirana_varijabla naziv="DomainObject.Predmet.ProtustrankaNazivFormatedOIB_1">Vojta i Crvenka d.o.o., OIB 08280829022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Vojta i Crvenka d.o.o.</item>
    </izvorni_sadrzaj>
    <derivirana_varijabla naziv="DomainObject.Predmet.ProtuStrankaListFormated_1">
      <item>Vojta i Crvenka d.o.o.</item>
    </derivirana_varijabla>
  </DomainObject.Predmet.ProtuStrankaListFormated>
  <DomainObject.Predmet.ProtuStrankaListFormatedOIB>
    <izvorni_sadrzaj>
      <item>Vojta i Crvenka d.o.o., OIB 08280829022</item>
    </izvorni_sadrzaj>
    <derivirana_varijabla naziv="DomainObject.Predmet.ProtuStrankaListFormatedOIB_1">
      <item>Vojta i Crvenka d.o.o., OIB 08280829022</item>
    </derivirana_varijabla>
  </DomainObject.Predmet.ProtuStrankaListFormatedOIB>
  <DomainObject.Predmet.ProtuStrankaListFormatedWithAdress>
    <izvorni_sadrzaj>
      <item>Vojta i Crvenka d.o.o., K. Š. Đalskog 16, 10410 Velika Gorica</item>
    </izvorni_sadrzaj>
    <derivirana_varijabla naziv="DomainObject.Predmet.ProtuStrankaListFormatedWithAdress_1">
      <item>Vojta i Crvenka d.o.o., K. Š. Đalskog 16, 10410 Velika Gorica</item>
    </derivirana_varijabla>
  </DomainObject.Predmet.ProtuStrankaListFormatedWithAdress>
  <DomainObject.Predmet.ProtuStrankaListFormatedWithAdressOIB>
    <izvorni_sadrzaj>
      <item>Vojta i Crvenka d.o.o., OIB 08280829022, K. Š. Đalskog 16, 10410 Velika Gorica</item>
    </izvorni_sadrzaj>
    <derivirana_varijabla naziv="DomainObject.Predmet.ProtuStrankaListFormatedWithAdressOIB_1">
      <item>Vojta i Crvenka d.o.o., OIB 08280829022, K. Š. Đalskog 16, 10410 Velika Gorica</item>
    </derivirana_varijabla>
  </DomainObject.Predmet.ProtuStrankaListFormatedWithAdressOIB>
  <DomainObject.Predmet.ProtuStrankaListNazivFormated>
    <izvorni_sadrzaj>
      <item>Vojta i Crvenka d.o.o.</item>
    </izvorni_sadrzaj>
    <derivirana_varijabla naziv="DomainObject.Predmet.ProtuStrankaListNazivFormated_1">
      <item>Vojta i Crvenka d.o.o.</item>
    </derivirana_varijabla>
  </DomainObject.Predmet.ProtuStrankaListNazivFormated>
  <DomainObject.Predmet.ProtuStrankaListNazivFormatedOIB>
    <izvorni_sadrzaj>
      <item>Vojta i Crvenka d.o.o., OIB 08280829022</item>
    </izvorni_sadrzaj>
    <derivirana_varijabla naziv="DomainObject.Predmet.ProtuStrankaListNazivFormatedOIB_1">
      <item>Vojta i Crvenka d.o.o., OIB 08280829022</item>
    </derivirana_varijabla>
  </DomainObject.Predmet.ProtuStrankaListNazivFormatedOIB>
  <DomainObject.Predmet.OstaliListFormated>
    <izvorni_sadrzaj>
      <item>Irena Vojta Crvenka</item>
    </izvorni_sadrzaj>
    <derivirana_varijabla naziv="DomainObject.Predmet.OstaliListFormated_1">
      <item>Irena Vojta Crvenka</item>
    </derivirana_varijabla>
  </DomainObject.Predmet.OstaliListFormated>
  <DomainObject.Predmet.OstaliListFormatedOIB>
    <izvorni_sadrzaj>
      <item>Irena Vojta Crvenka, OIB 90327833908</item>
    </izvorni_sadrzaj>
    <derivirana_varijabla naziv="DomainObject.Predmet.OstaliListFormatedOIB_1">
      <item>Irena Vojta Crvenka, OIB 90327833908</item>
    </derivirana_varijabla>
  </DomainObject.Predmet.OstaliListFormatedOIB>
  <DomainObject.Predmet.OstaliListFormatedWithAdress>
    <izvorni_sadrzaj>
      <item>Irena Vojta Crvenka, Petrova 102, 10000 Zagreb</item>
    </izvorni_sadrzaj>
    <derivirana_varijabla naziv="DomainObject.Predmet.OstaliListFormatedWithAdress_1">
      <item>Irena Vojta Crvenka, Petrova 102, 10000 Zagreb</item>
    </derivirana_varijabla>
  </DomainObject.Predmet.OstaliListFormatedWithAdress>
  <DomainObject.Predmet.OstaliListFormatedWithAdressOIB>
    <izvorni_sadrzaj>
      <item>Irena Vojta Crvenka, OIB 90327833908, Petrova 102, 10000 Zagreb</item>
    </izvorni_sadrzaj>
    <derivirana_varijabla naziv="DomainObject.Predmet.OstaliListFormatedWithAdressOIB_1">
      <item>Irena Vojta Crvenka, OIB 90327833908, Petrova 102, 10000 Zagreb</item>
    </derivirana_varijabla>
  </DomainObject.Predmet.OstaliListFormatedWithAdressOIB>
  <DomainObject.Predmet.OstaliListNazivFormated>
    <izvorni_sadrzaj>
      <item>Irena Vojta Crvenka</item>
    </izvorni_sadrzaj>
    <derivirana_varijabla naziv="DomainObject.Predmet.OstaliListNazivFormated_1">
      <item>Irena Vojta Crvenka</item>
    </derivirana_varijabla>
  </DomainObject.Predmet.OstaliListNazivFormated>
  <DomainObject.Predmet.OstaliListNazivFormatedOIB>
    <izvorni_sadrzaj>
      <item>Irena Vojta Crvenka, OIB 90327833908</item>
    </izvorni_sadrzaj>
    <derivirana_varijabla naziv="DomainObject.Predmet.OstaliListNazivFormatedOIB_1">
      <item>Irena Vojta Crvenka, OIB 90327833908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Vojta i Crvenka d.o.o.</izvorni_sadrzaj>
    <derivirana_varijabla naziv="DomainObject.Predmet.ProtustrankaIDrugi_1">Vojta i Crvenka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Vojta i Crvenka d.o.o., OIB 08280829022, K. Š. Đalskog 16, 10410 Velika Gorica</izvorni_sadrzaj>
    <derivirana_varijabla naziv="DomainObject.Predmet.ProtustrankaIDrugiAdressOIB_1">Vojta i Crvenka d.o.o., OIB 08280829022, K. Š. Đalskog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Vojta i Crvenka d.o.o.</item>
      <item>Irena Vojta Crvenka</item>
    </izvorni_sadrzaj>
    <derivirana_varijabla naziv="DomainObject.Predmet.SudioniciListNaziv_1">
      <item>FINA Regionalni centar Zagreb</item>
      <item>Vojta i Crvenka d.o.o.</item>
      <item>Irena Vojta Crvenka</item>
    </derivirana_varijabla>
  </DomainObject.Predmet.SudioniciListNaziv>
  <DomainObject.Predmet.SudioniciListAdressOIB>
    <izvorni_sadrzaj>
      <item>FINA Regionalni centar Zagreb, OIB 85821130368, Trg svibanjskih žrtava 1995. br.,10000 Zagreb</item>
      <item>Vojta i Crvenka d.o.o., OIB 08280829022, K. Š. Đalskog 16,10410 Velika Gorica</item>
      <item>Irena Vojta Crvenka, OIB 90327833908, Petrova 102,10000 Zagreb</item>
    </izvorni_sadrzaj>
    <derivirana_varijabla naziv="DomainObject.Predmet.SudioniciListAdressOIB_1">
      <item>FINA Regionalni centar Zagreb, OIB 85821130368, Trg svibanjskih žrtava 1995. br.,10000 Zagreb</item>
      <item>Vojta i Crvenka d.o.o., OIB 08280829022, K. Š. Đalskog 16,10410 Velika Gorica</item>
      <item>Irena Vojta Crvenka, OIB 90327833908, Petrova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08280829022</item>
      <item>, OIB 90327833908</item>
    </izvorni_sadrzaj>
    <derivirana_varijabla naziv="DomainObject.Predmet.SudioniciListNazivOIB_1">
      <item>, OIB 85821130368</item>
      <item>, OIB 08280829022</item>
      <item>, OIB 90327833908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2764</properties:Characters>
  <properties:Lines>65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2016-05-30T07:52:00Z</dcterms:created>
  <dc:creator>Vinka Mihalinčić</dc:creator>
  <cp:lastModifiedBy>Vinka Mihalinčić</cp:lastModifiedBy>
  <cp:lastPrinted>2016-05-30T07:49:00Z</cp:lastPrinted>
  <dcterms:modified xmlns:xsi="http://www.w3.org/2001/XMLSchema-instance" xsi:type="dcterms:W3CDTF">2016-05-30T07:55:00Z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