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758d" w14:paraId="807758d" w:rsidRDefault="00D327B5" w:rsidP="00D327B5" w:rsidR="00D327B5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St-548/13</w:t>
      </w:r>
    </w:p>
    <w:p w:rsidRDefault="00D327B5" w:rsidP="00D327B5" w:rsidR="00D327B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Zadru, Stalna služba u Šibeniku, OIB 39670464653, po stečajnom sucu Terezija Goreta, u stečajnom postupku nad stečajnim dužnikom MEHANIC-NAUTIC d.o.o.</w:t>
      </w:r>
      <w:r w:rsidR="00FB336F">
        <w:rPr>
          <w:rFonts w:cs="Times New Roman" w:hAnsi="Times New Roman" w:ascii="Times New Roman"/>
          <w:sz w:val="24"/>
          <w:szCs w:val="24"/>
        </w:rPr>
        <w:t xml:space="preserve"> u stečaju</w:t>
      </w:r>
      <w:r>
        <w:rPr>
          <w:rFonts w:cs="Times New Roman" w:hAnsi="Times New Roman" w:ascii="Times New Roman"/>
          <w:sz w:val="24"/>
          <w:szCs w:val="24"/>
        </w:rPr>
        <w:t xml:space="preserve"> iz Murtera, Marka Marulića 12, OIB </w:t>
      </w:r>
      <w:r w:rsidRPr="00A86EBF">
        <w:rPr>
          <w:rFonts w:cs="Times New Roman" w:hAnsi="Times New Roman" w:ascii="Times New Roman"/>
          <w:sz w:val="24"/>
          <w:szCs w:val="24"/>
        </w:rPr>
        <w:t>36856281405</w:t>
      </w:r>
      <w:r>
        <w:rPr>
          <w:rFonts w:cs="Times New Roman" w:hAnsi="Times New Roman" w:ascii="Times New Roman"/>
          <w:sz w:val="24"/>
          <w:szCs w:val="24"/>
        </w:rPr>
        <w:t xml:space="preserve">, zastupan po stečajnom upravitelju Dragan Bijelić, </w:t>
      </w:r>
      <w:r w:rsidR="001D41E4">
        <w:rPr>
          <w:rFonts w:cs="Times New Roman" w:hAnsi="Times New Roman" w:ascii="Times New Roman"/>
          <w:sz w:val="24"/>
          <w:szCs w:val="24"/>
        </w:rPr>
        <w:t>dipl. oecc. iz Šibenika, dana 27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D41E4">
        <w:rPr>
          <w:rFonts w:cs="Times New Roman" w:hAnsi="Times New Roman" w:ascii="Times New Roman"/>
          <w:sz w:val="24"/>
          <w:szCs w:val="24"/>
        </w:rPr>
        <w:t>listopad</w:t>
      </w:r>
      <w:r>
        <w:rPr>
          <w:rFonts w:cs="Times New Roman" w:hAnsi="Times New Roman" w:ascii="Times New Roman"/>
          <w:sz w:val="24"/>
          <w:szCs w:val="24"/>
        </w:rPr>
        <w:t xml:space="preserve">a 2015. godine </w:t>
      </w: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prijava tražbine </w:t>
      </w:r>
      <w:r w:rsidR="00BA687D">
        <w:rPr>
          <w:rFonts w:cs="Times New Roman" w:hAnsi="Times New Roman" w:ascii="Times New Roman"/>
          <w:sz w:val="24"/>
          <w:szCs w:val="24"/>
        </w:rPr>
        <w:t xml:space="preserve">Jarušica d.o.o. </w:t>
      </w:r>
      <w:r w:rsidR="008B6D00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BA687D">
        <w:rPr>
          <w:rFonts w:cs="Times New Roman" w:hAnsi="Times New Roman" w:ascii="Times New Roman"/>
          <w:sz w:val="24"/>
          <w:szCs w:val="24"/>
        </w:rPr>
        <w:t>15.128,12</w:t>
      </w:r>
      <w:r w:rsidR="008B6D00">
        <w:rPr>
          <w:rFonts w:cs="Times New Roman" w:hAnsi="Times New Roman" w:ascii="Times New Roman"/>
          <w:sz w:val="24"/>
          <w:szCs w:val="24"/>
        </w:rPr>
        <w:t xml:space="preserve"> kuna od </w:t>
      </w:r>
      <w:r w:rsidR="00BA687D">
        <w:rPr>
          <w:rFonts w:cs="Times New Roman" w:hAnsi="Times New Roman" w:ascii="Times New Roman"/>
          <w:sz w:val="24"/>
          <w:szCs w:val="24"/>
        </w:rPr>
        <w:t>21</w:t>
      </w:r>
      <w:r w:rsidR="008B6D00">
        <w:rPr>
          <w:rFonts w:cs="Times New Roman" w:hAnsi="Times New Roman" w:ascii="Times New Roman"/>
          <w:sz w:val="24"/>
          <w:szCs w:val="24"/>
        </w:rPr>
        <w:t xml:space="preserve">. </w:t>
      </w:r>
      <w:r w:rsidR="00BA687D">
        <w:rPr>
          <w:rFonts w:cs="Times New Roman" w:hAnsi="Times New Roman" w:ascii="Times New Roman"/>
          <w:sz w:val="24"/>
          <w:szCs w:val="24"/>
        </w:rPr>
        <w:t>ožujka</w:t>
      </w:r>
      <w:r w:rsidR="008B6D00">
        <w:rPr>
          <w:rFonts w:cs="Times New Roman" w:hAnsi="Times New Roman" w:ascii="Times New Roman"/>
          <w:sz w:val="24"/>
          <w:szCs w:val="24"/>
        </w:rPr>
        <w:t xml:space="preserve"> 2015.g.</w:t>
      </w: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vjerovnik </w:t>
      </w:r>
      <w:r w:rsidR="00BA687D">
        <w:rPr>
          <w:rFonts w:cs="Times New Roman" w:hAnsi="Times New Roman" w:ascii="Times New Roman"/>
          <w:sz w:val="24"/>
          <w:szCs w:val="24"/>
        </w:rPr>
        <w:t>Jarušica d.o.o.</w:t>
      </w:r>
      <w:r>
        <w:rPr>
          <w:rFonts w:cs="Times New Roman" w:hAnsi="Times New Roman" w:ascii="Times New Roman"/>
          <w:sz w:val="24"/>
          <w:szCs w:val="24"/>
        </w:rPr>
        <w:t xml:space="preserve"> u ovom stečajnom postupku dana </w:t>
      </w:r>
      <w:r w:rsidR="00BA687D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A687D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  <w:r w:rsidR="00EA07D8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prijavi</w:t>
      </w:r>
      <w:r w:rsidR="00BA687D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je tražbinu u iznosu od </w:t>
      </w:r>
      <w:r w:rsidR="00BA687D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BA687D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,</w:t>
      </w:r>
      <w:r w:rsidR="00BA687D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 kuna s osnova </w:t>
      </w:r>
      <w:r w:rsidR="00BA687D">
        <w:rPr>
          <w:rFonts w:cs="Times New Roman" w:hAnsi="Times New Roman" w:ascii="Times New Roman"/>
          <w:sz w:val="24"/>
          <w:szCs w:val="24"/>
        </w:rPr>
        <w:t>neplaćenih računa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06AD5" w:rsidP="00D327B5" w:rsidR="00106A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 otvaranju stečajnog postupka od dana 17. </w:t>
      </w:r>
      <w:r w:rsidR="00EA07D8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žujka 2014. </w:t>
      </w:r>
      <w:r w:rsidR="00EA07D8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otvoren je stečajni postupak nad dužnikom MEHANIC-NAUTIC d.o.o. iz Murtera, Marka Marulića 12, OIB </w:t>
      </w:r>
      <w:r w:rsidRPr="00A86EBF">
        <w:rPr>
          <w:rFonts w:cs="Times New Roman" w:hAnsi="Times New Roman" w:ascii="Times New Roman"/>
          <w:sz w:val="24"/>
          <w:szCs w:val="24"/>
        </w:rPr>
        <w:t>36856281405</w:t>
      </w:r>
      <w:r>
        <w:rPr>
          <w:rFonts w:cs="Times New Roman" w:hAnsi="Times New Roman" w:ascii="Times New Roman"/>
          <w:sz w:val="24"/>
          <w:szCs w:val="24"/>
        </w:rPr>
        <w:t xml:space="preserve">, te je određeno da će se dana 17. </w:t>
      </w:r>
      <w:r w:rsidR="00EA07D8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ravnja 2014. </w:t>
      </w:r>
      <w:r w:rsidR="00EA07D8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održati is</w:t>
      </w:r>
      <w:r w:rsidR="004971FB">
        <w:rPr>
          <w:rFonts w:cs="Times New Roman" w:hAnsi="Times New Roman" w:ascii="Times New Roman"/>
          <w:sz w:val="24"/>
          <w:szCs w:val="24"/>
        </w:rPr>
        <w:t>pitno i izvještajno ročište koji</w:t>
      </w:r>
      <w:r>
        <w:rPr>
          <w:rFonts w:cs="Times New Roman" w:hAnsi="Times New Roman" w:ascii="Times New Roman"/>
          <w:sz w:val="24"/>
          <w:szCs w:val="24"/>
        </w:rPr>
        <w:t xml:space="preserve"> su i održali dana 17. </w:t>
      </w:r>
      <w:r w:rsidR="00EA07D8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ravnja 2014. </w:t>
      </w:r>
      <w:r w:rsidR="00EA07D8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odine.</w:t>
      </w: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je vjerovnik </w:t>
      </w:r>
      <w:r w:rsidR="00BA687D">
        <w:rPr>
          <w:rFonts w:cs="Times New Roman" w:hAnsi="Times New Roman" w:ascii="Times New Roman"/>
          <w:sz w:val="24"/>
          <w:szCs w:val="24"/>
        </w:rPr>
        <w:t xml:space="preserve">Jarušica d.o.o. </w:t>
      </w:r>
      <w:r>
        <w:rPr>
          <w:rFonts w:cs="Times New Roman" w:hAnsi="Times New Roman" w:ascii="Times New Roman"/>
          <w:sz w:val="24"/>
          <w:szCs w:val="24"/>
        </w:rPr>
        <w:t xml:space="preserve"> svoju tražbinu </w:t>
      </w:r>
      <w:r w:rsidR="004971FB">
        <w:rPr>
          <w:rFonts w:cs="Times New Roman" w:hAnsi="Times New Roman" w:ascii="Times New Roman"/>
          <w:sz w:val="24"/>
          <w:szCs w:val="24"/>
        </w:rPr>
        <w:t xml:space="preserve">podnio tek dana </w:t>
      </w:r>
      <w:r w:rsidR="00BA687D">
        <w:rPr>
          <w:rFonts w:cs="Times New Roman" w:hAnsi="Times New Roman" w:ascii="Times New Roman"/>
          <w:sz w:val="24"/>
          <w:szCs w:val="24"/>
        </w:rPr>
        <w:t>21</w:t>
      </w:r>
      <w:r w:rsidR="004971FB">
        <w:rPr>
          <w:rFonts w:cs="Times New Roman" w:hAnsi="Times New Roman" w:ascii="Times New Roman"/>
          <w:sz w:val="24"/>
          <w:szCs w:val="24"/>
        </w:rPr>
        <w:t xml:space="preserve">. </w:t>
      </w:r>
      <w:r w:rsidR="00BA687D">
        <w:rPr>
          <w:rFonts w:cs="Times New Roman" w:hAnsi="Times New Roman" w:ascii="Times New Roman"/>
          <w:sz w:val="24"/>
          <w:szCs w:val="24"/>
        </w:rPr>
        <w:t>ožujka</w:t>
      </w:r>
      <w:r w:rsidR="004971FB">
        <w:rPr>
          <w:rFonts w:cs="Times New Roman" w:hAnsi="Times New Roman" w:ascii="Times New Roman"/>
          <w:sz w:val="24"/>
          <w:szCs w:val="24"/>
        </w:rPr>
        <w:t xml:space="preserve"> 2015. Godine</w:t>
      </w:r>
      <w:r w:rsidR="00BA687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jasno proizlazi da je navedeni vjerovnik </w:t>
      </w:r>
      <w:r w:rsidR="004971FB">
        <w:rPr>
          <w:rFonts w:cs="Times New Roman" w:hAnsi="Times New Roman" w:ascii="Times New Roman"/>
          <w:sz w:val="24"/>
          <w:szCs w:val="24"/>
        </w:rPr>
        <w:t>prijavu tražbine podnio izvan roka propisanog čl. 176. St. 2. Stečajnog zakona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A687D" w:rsidRPr="00BA687D">
        <w:rPr>
          <w:rFonts w:cs="Times New Roman" w:hAnsi="Times New Roman" w:ascii="Times New Roman"/>
        </w:rPr>
        <w:t>(Narodne novine br. 44/96, 29/99, 129/00, 123/03, 82/06, 116/10, 25/12 i 133/12</w:t>
      </w:r>
      <w:r w:rsidR="00BA687D">
        <w:rPr>
          <w:rFonts w:cs="Times New Roman" w:hAnsi="Times New Roman" w:ascii="Times New Roman"/>
        </w:rPr>
        <w:t xml:space="preserve"> dalje: SZ</w:t>
      </w:r>
      <w:r w:rsidR="00BA687D" w:rsidRPr="00BA687D">
        <w:rPr>
          <w:rFonts w:cs="Times New Roman" w:hAnsi="Times New Roman" w:ascii="Times New Roman"/>
        </w:rPr>
        <w:t>)</w:t>
      </w:r>
      <w:r w:rsidR="00BA687D">
        <w:rPr>
          <w:rFonts w:cs="Times New Roman" w:hAnsi="Times New Roman" w:ascii="Times New Roman"/>
        </w:rPr>
        <w:t xml:space="preserve"> </w:t>
      </w:r>
      <w:r w:rsidRPr="00BA687D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  <w:sz w:val="24"/>
          <w:szCs w:val="24"/>
        </w:rPr>
        <w:t>a prijavu tražbine, budući je od izvještajnog roč</w:t>
      </w:r>
      <w:r w:rsidR="004971FB">
        <w:rPr>
          <w:rFonts w:cs="Times New Roman" w:hAnsi="Times New Roman" w:ascii="Times New Roman"/>
          <w:sz w:val="24"/>
          <w:szCs w:val="24"/>
        </w:rPr>
        <w:t>išta prošlo više od tri mjeseca (isto održano 17. Travnja 2014.).</w:t>
      </w: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971FB">
        <w:rPr>
          <w:rFonts w:cs="Times New Roman" w:hAnsi="Times New Roman" w:ascii="Times New Roman"/>
          <w:sz w:val="24"/>
          <w:szCs w:val="24"/>
        </w:rPr>
        <w:t>Slijedom navedenog temeljem čl. 176. St. 5.</w:t>
      </w:r>
      <w:r w:rsidR="00BA687D">
        <w:rPr>
          <w:rFonts w:cs="Times New Roman" w:hAnsi="Times New Roman" w:ascii="Times New Roman"/>
          <w:sz w:val="24"/>
          <w:szCs w:val="24"/>
        </w:rPr>
        <w:t xml:space="preserve"> SZ</w:t>
      </w:r>
      <w:r w:rsidR="004971F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odlučeno </w:t>
      </w:r>
      <w:r w:rsidR="004971FB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>kao u izreci.</w:t>
      </w: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</w:t>
      </w:r>
      <w:r w:rsidR="004971F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971FB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  <w:r w:rsidR="00EA07D8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D327B5" w:rsidP="00D327B5" w:rsidR="00D327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27B5" w:rsidP="00EA07D8" w:rsidR="00D327B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327B5" w:rsidP="00EA07D8" w:rsidR="00D327B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</w:p>
    <w:p w:rsidRDefault="00D327B5" w:rsidP="00EA07D8" w:rsidR="00D327B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327B5" w:rsidP="00D327B5" w:rsidR="00D327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D327B5" w:rsidP="00D327B5" w:rsidR="00D327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4971FB">
        <w:rPr>
          <w:rFonts w:cs="Times New Roman" w:hAnsi="Times New Roman" w:ascii="Times New Roman"/>
          <w:sz w:val="24"/>
          <w:szCs w:val="24"/>
        </w:rPr>
        <w:t xml:space="preserve">podnositelj prijave </w:t>
      </w:r>
      <w:r w:rsidR="002846BE">
        <w:rPr>
          <w:rFonts w:cs="Times New Roman" w:hAnsi="Times New Roman" w:ascii="Times New Roman"/>
          <w:sz w:val="24"/>
          <w:szCs w:val="24"/>
        </w:rPr>
        <w:t>Jarušica d.o.o.</w:t>
      </w:r>
      <w:r w:rsidR="004971F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može izjaviti žalb</w:t>
      </w:r>
      <w:r w:rsidR="007A35B5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Visokom Trgovačkom sudu Republike Hrvatske u roku od 8 dana od dana primitka otpravka, u tri</w:t>
      </w:r>
      <w:r w:rsidR="004971FB">
        <w:rPr>
          <w:rFonts w:cs="Times New Roman" w:hAnsi="Times New Roman" w:ascii="Times New Roman"/>
          <w:sz w:val="24"/>
          <w:szCs w:val="24"/>
        </w:rPr>
        <w:t xml:space="preserve"> primjerka, sve putem ovog suda (čl. 176.st.6 SZ)</w:t>
      </w:r>
    </w:p>
    <w:p w:rsidRDefault="00EA07D8" w:rsidP="00D327B5" w:rsidR="00EA07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07D8" w:rsidP="00D327B5" w:rsidR="00EA07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EA07D8" w:rsidP="00EA07D8" w:rsidR="00EA07D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2846BE" w:rsidP="00EA07D8" w:rsidR="00EA07D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Jarušica d.o.o.</w:t>
      </w:r>
    </w:p>
    <w:p w:rsidRDefault="00EA07D8" w:rsidP="00EA07D8" w:rsidR="00EA07D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D327B5" w:rsidP="00D327B5" w:rsidR="00D327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705A2" w:rsidP="00D327B5" w:rsidR="00261F70" w:rsidRPr="00D327B5"/>
    <w:sectPr w:rsidSect="00EA07D8" w:rsidR="00261F70" w:rsidRPr="00D327B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975" w:rsidP="00EA07D8" w:rsidR="00617975">
      <w:pPr>
        <w:spacing w:lineRule="auto" w:line="240" w:after="0"/>
      </w:pPr>
      <w:r>
        <w:separator/>
      </w:r>
    </w:p>
  </w:endnote>
  <w:endnote w:id="0" w:type="continuationSeparator">
    <w:p w:rsidRDefault="00617975" w:rsidP="00EA07D8" w:rsidR="006179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975" w:rsidP="00EA07D8" w:rsidR="00617975">
      <w:pPr>
        <w:spacing w:lineRule="auto" w:line="240" w:after="0"/>
      </w:pPr>
      <w:r>
        <w:separator/>
      </w:r>
    </w:p>
  </w:footnote>
  <w:footnote w:id="0" w:type="continuationSeparator">
    <w:p w:rsidRDefault="00617975" w:rsidP="00EA07D8" w:rsidR="006179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185782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07D8" w:rsidR="00EA07D8" w:rsidRPr="00EA07D8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EA07D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07D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07D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05A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07D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EA07D8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</w:t>
        </w:r>
        <w:r w:rsidRPr="00EA07D8">
          <w:rPr>
            <w:rFonts w:cs="Times New Roman" w:hAnsi="Times New Roman" w:ascii="Times New Roman"/>
            <w:sz w:val="24"/>
            <w:szCs w:val="24"/>
          </w:rPr>
          <w:t>9 St-548/13</w:t>
        </w:r>
      </w:p>
    </w:sdtContent>
  </w:sdt>
  <w:p w:rsidRDefault="00EA07D8" w:rsidR="00EA07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3F14AE"/>
    <w:multiLevelType w:val="hybridMultilevel"/>
    <w:tmpl w:val="8390B632"/>
    <w:lvl w:tplc="98E62E0A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27B5"/>
    <w:rsid w:val="000B3467"/>
    <w:rsid w:val="00106AD5"/>
    <w:rsid w:val="001D41E4"/>
    <w:rsid w:val="00283A7F"/>
    <w:rsid w:val="002846BE"/>
    <w:rsid w:val="00325237"/>
    <w:rsid w:val="00470F56"/>
    <w:rsid w:val="004971FB"/>
    <w:rsid w:val="004C46B3"/>
    <w:rsid w:val="00617975"/>
    <w:rsid w:val="006F45FA"/>
    <w:rsid w:val="007A35B5"/>
    <w:rsid w:val="008B6D00"/>
    <w:rsid w:val="0092364D"/>
    <w:rsid w:val="009C198C"/>
    <w:rsid w:val="00BA687D"/>
    <w:rsid w:val="00CA4591"/>
    <w:rsid w:val="00D327B5"/>
    <w:rsid w:val="00D705A2"/>
    <w:rsid w:val="00E90FE6"/>
    <w:rsid w:val="00EA07D8"/>
    <w:rsid w:val="00F41AED"/>
    <w:rsid w:val="00F708DF"/>
    <w:rsid w:val="00F91EF8"/>
    <w:rsid w:val="00FB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27B5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A07D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07D8"/>
  </w:style>
  <w:style w:styleId="Podnoje" w:type="paragraph">
    <w:name w:val="footer"/>
    <w:basedOn w:val="Normal"/>
    <w:link w:val="PodnojeChar"/>
    <w:uiPriority w:val="99"/>
    <w:unhideWhenUsed/>
    <w:rsid w:val="00EA07D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07D8"/>
  </w:style>
  <w:style w:styleId="Tekstrezerviranogmjesta" w:type="character">
    <w:name w:val="Placeholder Text"/>
    <w:basedOn w:val="Zadanifontodlomka"/>
    <w:uiPriority w:val="99"/>
    <w:semiHidden/>
    <w:rsid w:val="00283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A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A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A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A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27B5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A07D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07D8"/>
  </w:style>
  <w:style w:styleId="Podnoje" w:type="paragraph">
    <w:name w:val="footer"/>
    <w:basedOn w:val="Normal"/>
    <w:link w:val="PodnojeChar"/>
    <w:uiPriority w:val="99"/>
    <w:unhideWhenUsed/>
    <w:rsid w:val="00EA07D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07D8"/>
  </w:style>
  <w:style w:styleId="Tekstrezerviranogmjesta" w:type="character">
    <w:name w:val="Placeholder Text"/>
    <w:basedOn w:val="Zadanifontodlomka"/>
    <w:uiPriority w:val="99"/>
    <w:semiHidden/>
    <w:rsid w:val="00283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A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A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A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A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St-548/2013-80</izvorni_sadrzaj>
    <derivirana_varijabla naziv="DomainObject.Oznaka_1">St-548/2013-80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St-548/2013</izvorni_sadrzaj>
    <derivirana_varijabla naziv="DomainObject.Predmet.OznakaBroj_1">St-548/2013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MEHANIC-NAUTIC d.o.o. za proizvodnju i održavanje brodova, trgovinu i turizam</izvorni_sadrzaj>
    <derivirana_varijabla naziv="DomainObject.Predmet.ProtustrankaFormated_1">  MEHANIC-NAUTIC d.o.o. za proizvodnju i održavanje brodova, trgovinu i turizam</derivirana_varijabla>
  </DomainObject.Predmet.ProtustrankaFormated>
  <DomainObject.Predmet.ProtustrankaFormatedOIB>
    <izvorni_sadrzaj>  MEHANIC-NAUTIC d.o.o. za proizvodnju i održavanje brodova, trgovinu i turizam, OIB 36856281405</izvorni_sadrzaj>
    <derivirana_varijabla naziv="DomainObject.Predmet.ProtustrankaFormatedOIB_1">  MEHANIC-NAUTIC d.o.o. za proizvodnju i održavanje brodova, trgovinu i turizam, OIB 36856281405</derivirana_varijabla>
  </DomainObject.Predmet.ProtustrankaFormatedOIB>
  <DomainObject.Predmet.ProtustrankaFormatedWithAdress>
    <izvorni_sadrzaj> MEHANIC-NAUTIC d.o.o. za proizvodnju i održavanje brodova, trgovinu i turizam, Marka Marulića 12, Murter</izvorni_sadrzaj>
    <derivirana_varijabla naziv="DomainObject.Predmet.ProtustrankaFormatedWithAdress_1"> MEHANIC-NAUTIC d.o.o. za proizvodnju i održavanje brodova, trgovinu i turizam, Marka Marulića 12, Murter</derivirana_varijabla>
  </DomainObject.Predmet.ProtustrankaFormatedWithAdress>
  <DomainObject.Predmet.ProtustrankaFormatedWithAdressOIB>
    <izvorni_sadrzaj> MEHANIC-NAUTIC d.o.o. za proizvodnju i održavanje brodova, trgovinu i turizam, OIB 36856281405, Marka Marulića 12, Murter</izvorni_sadrzaj>
    <derivirana_varijabla naziv="DomainObject.Predmet.ProtustrankaFormatedWithAdressOIB_1"> MEHANIC-NAUTIC d.o.o. za proizvodnju i održavanje brodova, trgovinu i turizam, OIB 36856281405, Marka Marulića 12, Murter</derivirana_varijabla>
  </DomainObject.Predmet.ProtustrankaFormatedWithAdressOIB>
  <DomainObject.Predmet.ProtustrankaWithAdress>
    <izvorni_sadrzaj>MEHANIC-NAUTIC d.o.o. za proizvodnju i održavanje brodova, trgovinu i turizam Marka Marulića 12, Murter</izvorni_sadrzaj>
    <derivirana_varijabla naziv="DomainObject.Predmet.ProtustrankaWithAdress_1">MEHANIC-NAUTIC d.o.o. za proizvodnju i održavanje brodova, trgovinu i turizam Marka Marulića 12, Murter</derivirana_varijabla>
  </DomainObject.Predmet.ProtustrankaWithAdress>
  <DomainObject.Predmet.ProtustrankaWithAdressOIB>
    <izvorni_sadrzaj>MEHANIC-NAUTIC d.o.o. za proizvodnju i održavanje brodova, trgovinu i turizam, OIB 36856281405, Marka Marulića 12, Murter</izvorni_sadrzaj>
    <derivirana_varijabla naziv="DomainObject.Predmet.ProtustrankaWithAdressOIB_1">MEHANIC-NAUTIC d.o.o. za proizvodnju i održavanje brodova, trgovinu i turizam, OIB 36856281405, Marka Marulića 12, Murter</derivirana_varijabla>
  </DomainObject.Predmet.ProtustrankaWithAdressOIB>
  <DomainObject.Predmet.ProtustrankaNazivFormated>
    <izvorni_sadrzaj>MEHANIC-NAUTIC d.o.o. za proizvodnju i održavanje brodova, trgovinu i turizam</izvorni_sadrzaj>
    <derivirana_varijabla naziv="DomainObject.Predmet.ProtustrankaNazivFormated_1">MEHANIC-NAUTIC d.o.o. za proizvodnju i održavanje brodova, trgovinu i turizam</derivirana_varijabla>
  </DomainObject.Predmet.ProtustrankaNazivFormated>
  <DomainObject.Predmet.ProtustrankaNazivFormatedOIB>
    <izvorni_sadrzaj>MEHANIC-NAUTIC d.o.o. za proizvodnju i održavanje brodova, trgovinu i turizam, OIB 36856281405</izvorni_sadrzaj>
    <derivirana_varijabla naziv="DomainObject.Predmet.ProtustrankaNazivFormatedOIB_1">MEHANIC-NAUTIC d.o.o. za proizvodnju i održavanje brodova, trgovinu i turizam, OIB 36856281405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85821130368</izvorni_sadrzaj>
    <derivirana_varijabla naziv="DomainObject.Predmet.StrankaFormatedOIB_1">  FINA REGIONALNI CENTAR SPLIT, OIB 85821130368</derivirana_varijabla>
  </DomainObject.Predmet.StrankaFormatedOIB>
  <DomainObject.Predmet.StrankaFormatedWithAdress>
    <izvorni_sadrzaj> FINA REGIONALNI CENTAR SPLIT, 21000 Split</izvorni_sadrzaj>
    <derivirana_varijabla naziv="DomainObject.Predmet.StrankaFormatedWithAdress_1"> FINA REGIONALNI CENTAR SPLIT, 21000 Split</derivirana_varijabla>
  </DomainObject.Predmet.StrankaFormatedWithAdress>
  <DomainObject.Predmet.StrankaFormatedWithAdressOIB>
    <izvorni_sadrzaj> FINA REGIONALNI CENTAR SPLIT, OIB 85821130368, 21000 Split</izvorni_sadrzaj>
    <derivirana_varijabla naziv="DomainObject.Predmet.StrankaFormatedWithAdressOIB_1"> FINA REGIONALNI CENTAR SPLIT, OIB 85821130368, 21000 Split</derivirana_varijabla>
  </DomainObject.Predmet.StrankaFormatedWithAdressOIB>
  <DomainObject.Predmet.StrankaWithAdress>
    <izvorni_sadrzaj>FINA REGIONALNI CENTAR SPLIT 21000 Split</izvorni_sadrzaj>
    <derivirana_varijabla naziv="DomainObject.Predmet.StrankaWithAdress_1">FINA REGIONALNI CENTAR SPLIT 21000 Split</derivirana_varijabla>
  </DomainObject.Predmet.StrankaWithAdress>
  <DomainObject.Predmet.StrankaWithAdressOIB>
    <izvorni_sadrzaj>FINA REGIONALNI CENTAR SPLIT, OIB 85821130368, 21000 Split</izvorni_sadrzaj>
    <derivirana_varijabla naziv="DomainObject.Predmet.StrankaWithAdressOIB_1">FINA REGIONALNI CENTAR SPLIT, OIB 85821130368, 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85821130368</izvorni_sadrzaj>
    <derivirana_varijabla naziv="DomainObject.Predmet.StrankaNazivFormatedOIB_1">FINA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85821130368</item>
    </izvorni_sadrzaj>
    <derivirana_varijabla naziv="DomainObject.Predmet.StrankaListFormatedOIB_1">
      <item>FINA REGIONALNI CENTAR SPLIT, OIB 85821130368</item>
    </derivirana_varijabla>
  </DomainObject.Predmet.StrankaListFormatedOIB>
  <DomainObject.Predmet.StrankaListFormatedWithAdress>
    <izvorni_sadrzaj>
      <item>FINA REGIONALNI CENTAR SPLIT, 21000 Split</item>
    </izvorni_sadrzaj>
    <derivirana_varijabla naziv="DomainObject.Predmet.StrankaListFormatedWithAdress_1">
      <item>FINA REGIONALNI CENTAR SPLIT, 21000 Split</item>
    </derivirana_varijabla>
  </DomainObject.Predmet.StrankaListFormatedWithAdress>
  <DomainObject.Predmet.StrankaListFormatedWithAdressOIB>
    <izvorni_sadrzaj>
      <item>FINA REGIONALNI CENTAR SPLIT, OIB 85821130368, 21000 Split</item>
    </izvorni_sadrzaj>
    <derivirana_varijabla naziv="DomainObject.Predmet.StrankaListFormatedWithAdressOIB_1">
      <item>FINA REGIONALNI CENTAR SPLIT, OIB 85821130368,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85821130368</item>
    </izvorni_sadrzaj>
    <derivirana_varijabla naziv="DomainObject.Predmet.StrankaListNazivFormatedOIB_1">
      <item>FINA REGIONALNI CENTAR SPLIT, OIB 85821130368</item>
    </derivirana_varijabla>
  </DomainObject.Predmet.StrankaListNazivFormatedOIB>
  <DomainObject.Predmet.ProtuStrankaListFormated>
    <izvorni_sadrzaj>
      <item>MEHANIC-NAUTIC d.o.o. za proizvodnju i održavanje brodova, trgovinu i turizam</item>
    </izvorni_sadrzaj>
    <derivirana_varijabla naziv="DomainObject.Predmet.ProtuStrankaListFormated_1">
      <item>MEHANIC-NAUTIC d.o.o. za proizvodnju i održavanje brodova, trgovinu i turizam</item>
    </derivirana_varijabla>
  </DomainObject.Predmet.ProtuStrankaListFormated>
  <DomainObject.Predmet.ProtuStrankaListFormatedOIB>
    <izvorni_sadrzaj>
      <item>MEHANIC-NAUTIC d.o.o. za proizvodnju i održavanje brodova, trgovinu i turizam, OIB 36856281405</item>
    </izvorni_sadrzaj>
    <derivirana_varijabla naziv="DomainObject.Predmet.ProtuStrankaListFormatedOIB_1">
      <item>MEHANIC-NAUTIC d.o.o. za proizvodnju i održavanje brodova, trgovinu i turizam, OIB 36856281405</item>
    </derivirana_varijabla>
  </DomainObject.Predmet.ProtuStrankaListFormatedOIB>
  <DomainObject.Predmet.ProtuStrankaListFormatedWithAdress>
    <izvorni_sadrzaj>
      <item>MEHANIC-NAUTIC d.o.o. za proizvodnju i održavanje brodova, trgovinu i turizam, Marka Marulića 12, Murter</item>
    </izvorni_sadrzaj>
    <derivirana_varijabla naziv="DomainObject.Predmet.ProtuStrankaListFormatedWithAdress_1">
      <item>MEHANIC-NAUTIC d.o.o. za proizvodnju i održavanje brodova, trgovinu i turizam, Marka Marulića 12, Murter</item>
    </derivirana_varijabla>
  </DomainObject.Predmet.ProtuStrankaListFormatedWithAdress>
  <DomainObject.Predmet.ProtuStrankaListFormatedWithAdressOIB>
    <izvorni_sadrzaj>
      <item>MEHANIC-NAUTIC d.o.o. za proizvodnju i održavanje brodova, trgovinu i turizam, OIB 36856281405, Marka Marulića 12, Murter</item>
    </izvorni_sadrzaj>
    <derivirana_varijabla naziv="DomainObject.Predmet.ProtuStrankaListFormatedWithAdressOIB_1">
      <item>MEHANIC-NAUTIC d.o.o. za proizvodnju i održavanje brodova, trgovinu i turizam, OIB 36856281405, Marka Marulića 12, Murter</item>
    </derivirana_varijabla>
  </DomainObject.Predmet.ProtuStrankaListFormatedWithAdressOIB>
  <DomainObject.Predmet.ProtuStrankaListNazivFormated>
    <izvorni_sadrzaj>
      <item>MEHANIC-NAUTIC d.o.o. za proizvodnju i održavanje brodova, trgovinu i turizam</item>
    </izvorni_sadrzaj>
    <derivirana_varijabla naziv="DomainObject.Predmet.ProtuStrankaListNazivFormated_1">
      <item>MEHANIC-NAUTIC d.o.o. za proizvodnju i održavanje brodova, trgovinu i turizam</item>
    </derivirana_varijabla>
  </DomainObject.Predmet.ProtuStrankaListNazivFormated>
  <DomainObject.Predmet.ProtuStrankaListNazivFormatedOIB>
    <izvorni_sadrzaj>
      <item>MEHANIC-NAUTIC d.o.o. za proizvodnju i održavanje brodova, trgovinu i turizam, OIB 36856281405</item>
    </izvorni_sadrzaj>
    <derivirana_varijabla naziv="DomainObject.Predmet.ProtuStrankaListNazivFormatedOIB_1">
      <item>MEHANIC-NAUTIC d.o.o. za proizvodnju i održavanje brodova, trgovinu i turizam, OIB 36856281405</item>
    </derivirana_varijabla>
  </DomainObject.Predmet.ProtuStrankaListNazivFormatedOIB>
  <DomainObject.Predmet.OstaliList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Formated>
  <DomainObject.Predmet.OstaliList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FormatedOIB>
  <DomainObject.Predmet.OstaliListFormatedWithAdress>
    <izvorni_sadrzaj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izvorni_sadrzaj>
    <derivirana_varijabla naziv="DomainObject.Predmet.OstaliListFormatedWithAdress_1"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derivirana_varijabla>
  </DomainObject.Predmet.OstaliListFormatedWithAdress>
  <DomainObject.Predmet.OstaliListFormatedWithAdressOIB>
    <izvorni_sadrzaj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izvorni_sadrzaj>
    <derivirana_varijabla naziv="DomainObject.Predmet.OstaliListFormatedWithAdressOIB_1"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derivirana_varijabla>
  </DomainObject.Predmet.OstaliListFormatedWithAdressOIB>
  <DomainObject.Predmet.OstaliListNaziv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Naziv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NazivFormated>
  <DomainObject.Predmet.OstaliListNaziv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Naziv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St-548/2013-80</izvorni_sadrzaj>
    <derivirana_varijabla naziv="DomainObject.PoslovniBrojDokumenta_1">St-548/2013-80</derivirana_varijabla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MEHANIC-NAUTIC d.o.o. za proizvodnju i održavanje brodova, trgovinu i turizam</izvorni_sadrzaj>
    <derivirana_varijabla naziv="DomainObject.Predmet.ProtustrankaIDrugi_1">MEHANIC-NAUTIC d.o.o. za proizvodnju i održavanje brodova, trgovinu i turizam</derivirana_varijabla>
  </DomainObject.Predmet.ProtustrankaIDrugi>
  <DomainObject.Predmet.StrankaIDrugiAdressOIB>
    <izvorni_sadrzaj>FINA REGIONALNI CENTAR SPLIT, OIB 85821130368, 21000 Split</izvorni_sadrzaj>
    <derivirana_varijabla naziv="DomainObject.Predmet.StrankaIDrugiAdressOIB_1">FINA REGIONALNI CENTAR SPLIT, OIB 85821130368, 21000 Split</derivirana_varijabla>
  </DomainObject.Predmet.StrankaIDrugiAdressOIB>
  <DomainObject.Predmet.ProtustrankaIDrugiAdressOIB>
    <izvorni_sadrzaj>MEHANIC-NAUTIC d.o.o. za proizvodnju i održavanje brodova, trgovinu i turizam, OIB 36856281405, Marka Marulića 12, Murter</izvorni_sadrzaj>
    <derivirana_varijabla naziv="DomainObject.Predmet.ProtustrankaIDrugiAdressOIB_1">MEHANIC-NAUTIC d.o.o. za proizvodnju i održavanje brodova, trgovinu i turizam, OIB 36856281405, Marka Marulića 12,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SudioniciListNaziv_1"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derivirana_varijabla>
  </DomainObject.Predmet.SudioniciListNaziv>
  <DomainObject.Predmet.SudioniciListAdressOIB>
    <izvorni_sadrzaj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izvorni_sadrzaj>
    <derivirana_varijabla naziv="DomainObject.Predmet.SudioniciListAdressOIB_1"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36856281405</item>
      <item>, OIB 75346450537</item>
      <item>, OIB 56846415258</item>
      <item>, OIB 53755649931</item>
    </izvorni_sadrzaj>
    <derivirana_varijabla naziv="DomainObject.Predmet.SudioniciListNazivOIB_1">
      <item>, OIB 85821130368</item>
      <item>, OIB 36856281405</item>
      <item>, OIB 75346450537</item>
      <item>, OIB 56846415258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1623</properties:Characters>
  <properties:Lines>61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2015-10-27T11:53:00Z</dcterms:created>
  <dc:creator>Katarina Benić</dc:creator>
  <cp:lastModifiedBy>Katarina Benić</cp:lastModifiedBy>
  <cp:lastPrinted>2015-10-27T13:43:00Z</cp:lastPrinted>
  <dcterms:modified xmlns:xsi="http://www.w3.org/2001/XMLSchema-instance" xsi:type="dcterms:W3CDTF">2015-10-27T13:43:00Z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St-548/2013-80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