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ed8b" w14:paraId="bcded8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8658A7">
        <w:t>422</w:t>
      </w:r>
      <w:r w:rsidR="00BE14DE">
        <w:t>/</w:t>
      </w:r>
      <w:r w:rsidR="00245588">
        <w:t>16-</w:t>
      </w:r>
      <w:r w:rsidR="008658A7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56FAA">
        <w:t>LOTUS, d.o.o., Knin, G</w:t>
      </w:r>
      <w:r w:rsidR="00A43584">
        <w:t>e</w:t>
      </w:r>
      <w:r w:rsidR="00356FAA">
        <w:t>taldićeva 6,</w:t>
      </w:r>
      <w:r w:rsidR="00356FAA" w:rsidRPr="007A679F">
        <w:t xml:space="preserve"> OIB: </w:t>
      </w:r>
      <w:r w:rsidR="00356FAA">
        <w:t>17571780002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356FAA">
        <w:t>LOTUS, d.o.o., Knin, Gataldićeva 6,</w:t>
      </w:r>
      <w:r w:rsidR="00356FAA" w:rsidRPr="007A679F">
        <w:t xml:space="preserve"> OIB: </w:t>
      </w:r>
      <w:r w:rsidR="00356FAA">
        <w:t>17571780002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817761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8658A7">
        <w:t>10,05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817761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8658A7">
        <w:t>10,07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56FAA">
        <w:t>LOTUS, d.o.o., Knin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356FAA">
        <w:t>195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356FAA">
        <w:t>18.661,59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356FAA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56FAA">
        <w:t>LOTUS, d.o.o., Knin</w:t>
      </w:r>
      <w:r w:rsidR="00EF5B72" w:rsidRPr="00F60CD9">
        <w:t xml:space="preserve"> </w:t>
      </w:r>
      <w:r w:rsidR="0020610B" w:rsidRPr="00F60CD9">
        <w:t>i za član</w:t>
      </w:r>
      <w:r w:rsidR="003C1D90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356FAA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 xml:space="preserve">MARINKO ČAVKA iz </w:t>
      </w:r>
      <w:r w:rsidR="00A43584">
        <w:rPr>
          <w:szCs w:val="24"/>
          <w:shd w:fill="F8F8F8" w:color="auto" w:val="clear"/>
        </w:rPr>
        <w:t>iz Knina, Imotska 1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57A74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8658A7">
      <w:t>-422/16-4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C40FA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FAA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1D90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761"/>
    <w:rsid w:val="00817A32"/>
    <w:rsid w:val="00834675"/>
    <w:rsid w:val="00836A6B"/>
    <w:rsid w:val="00836FE9"/>
    <w:rsid w:val="0085248C"/>
    <w:rsid w:val="008554FB"/>
    <w:rsid w:val="00856C12"/>
    <w:rsid w:val="00857CB9"/>
    <w:rsid w:val="008658A7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43584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57A74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7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7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69362-9F03-486D-8BF4-0C10D9C5FC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1942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2016-03-29T07:44:00Z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2016-03-31T09:23:00Z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