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79e3" w14:paraId="02779e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FE1568">
        <w:t>10</w:t>
      </w:r>
      <w:r w:rsidR="00C572D2">
        <w:t xml:space="preserve">. </w:t>
      </w:r>
      <w:r w:rsidR="00FE1568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E1568">
        <w:t>FEKU d.o.o., Šibenik, Obala hrvatske mornarice 1, OIB:95541257099</w:t>
      </w:r>
      <w:r w:rsidR="0039437A" w:rsidRPr="0039437A">
        <w:t>,</w:t>
      </w:r>
      <w:r w:rsidR="00EF3F9E">
        <w:t xml:space="preserve"> </w:t>
      </w:r>
      <w:r w:rsidR="00FE1568">
        <w:t>23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E1568">
        <w:t>FEKU d.o.o., Šibenik, Obala hrvatske mornarice 1, OIB:95541257099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E1568">
        <w:t>23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FE1568">
        <w:rPr>
          <w:color w:themeColor="text1" w:val="000000"/>
        </w:rPr>
        <w:t>3</w:t>
      </w:r>
      <w:r w:rsidR="008355FB">
        <w:rPr>
          <w:color w:themeColor="text1" w:val="000000"/>
        </w:rPr>
        <w:t>,</w:t>
      </w:r>
      <w:r w:rsidR="00FE1568">
        <w:rPr>
          <w:color w:themeColor="text1" w:val="000000"/>
        </w:rPr>
        <w:t>2</w:t>
      </w:r>
      <w:r w:rsidR="008A2FC2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FE1568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E1568">
        <w:t>FEKU d.o.o., Šibenik, Obala hrvatske mornarice 1, OIB:95541257099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FE1568">
        <w:t>10</w:t>
      </w:r>
      <w:r w:rsidR="00C572D2">
        <w:t xml:space="preserve">. </w:t>
      </w:r>
      <w:r w:rsidR="00FE1568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FE1568">
        <w:t>4</w:t>
      </w:r>
      <w:r w:rsidR="0079567A" w:rsidRPr="00EF3F9E">
        <w:t xml:space="preserve">. </w:t>
      </w:r>
      <w:r w:rsidR="00FE1568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FE1568">
        <w:t>6.500,76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FE1568">
        <w:t xml:space="preserve">Raiffeisenbank Austria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FE1568">
        <w:t>15</w:t>
      </w:r>
      <w:r w:rsidR="00131DF8">
        <w:t xml:space="preserve">. </w:t>
      </w:r>
      <w:r w:rsidR="008A2FC2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E1568">
        <w:t>22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FE1568">
        <w:t>6.532,35</w:t>
      </w:r>
      <w:r w:rsidR="00EF3F9E">
        <w:t xml:space="preserve"> kuna </w:t>
      </w:r>
      <w:r w:rsidR="00EE0861">
        <w:t xml:space="preserve">u neprekinutom razdoblju od </w:t>
      </w:r>
      <w:r w:rsidR="00FE1568">
        <w:t>252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23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FE1568" w:rsidP="00FE1568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FE1568" w:rsidP="00FE1568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A60E7" w:rsidP="00C81F50" w:rsidR="000A60E7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FE1568" w:rsidP="00C81F50" w:rsidR="00FE1568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C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62045">
      <w:t xml:space="preserve">Poslovni broj: 5 </w:t>
    </w:r>
    <w:r w:rsidR="00962045" w:rsidRPr="008C3132">
      <w:t>St-</w:t>
    </w:r>
    <w:r w:rsidR="00962045">
      <w:t>1</w:t>
    </w:r>
    <w:r w:rsidR="00FE1568">
      <w:t>121</w:t>
    </w:r>
    <w:r w:rsidR="00962045">
      <w:t>/16-</w:t>
    </w:r>
    <w:r w:rsidR="000A60E7">
      <w:t>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</w:t>
    </w:r>
    <w:r w:rsidR="00FE1568">
      <w:t>121</w:t>
    </w:r>
    <w:r>
      <w:t>/16-</w:t>
    </w:r>
    <w:r w:rsidR="000A60E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57C74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FEKU društvo s ograničenom odgovornošću za trgovinu i graditeljstvo</izvorni_sadrzaj>
    <derivirana_varijabla naziv="DomainObject.Predmet.ProtustrankaFormated_1">  FEKU društvo s ograničenom odgovornošću za trgovinu i graditeljstvo</derivirana_varijabla>
  </DomainObject.Predmet.ProtustrankaFormated>
  <DomainObject.Predmet.ProtustrankaFormatedOIB>
    <izvorni_sadrzaj>  FEKU društvo s ograničenom odgovornošću za trgovinu i graditeljstvo, OIB 95541257099</izvorni_sadrzaj>
    <derivirana_varijabla naziv="DomainObject.Predmet.ProtustrankaFormatedOIB_1">  FEKU društvo s ograničenom odgovornošću za trgovinu i graditeljstvo, OIB 95541257099</derivirana_varijabla>
  </DomainObject.Predmet.ProtustrankaFormatedOIB>
  <DomainObject.Predmet.ProtustrankaFormatedWithAdress>
    <izvorni_sadrzaj> FEKU društvo s ograničenom odgovornošću za trgovinu i graditeljstvo, Obala Hrvatske mornarice 1, 22000 Šibenik</izvorni_sadrzaj>
    <derivirana_varijabla naziv="DomainObject.Predmet.ProtustrankaFormatedWithAdress_1"> FEKU društvo s ograničenom odgovornošću za trgovinu i graditeljstvo, Obala Hrvatske mornarice 1, 22000 Šibenik</derivirana_varijabla>
  </DomainObject.Predmet.ProtustrankaFormatedWithAdress>
  <DomainObject.Predmet.ProtustrankaFormatedWithAdressOIB>
    <izvorni_sadrzaj> FEKU društvo s ograničenom odgovornošću za trgovinu i graditeljstvo, OIB 95541257099, Obala Hrvatske mornarice 1, 22000 Šibenik</izvorni_sadrzaj>
    <derivirana_varijabla naziv="DomainObject.Predmet.ProtustrankaFormatedWithAdressOIB_1"> FEKU društvo s ograničenom odgovornošću za trgovinu i graditeljstvo, OIB 95541257099, Obala Hrvatske mornarice 1, 22000 Šibenik</derivirana_varijabla>
  </DomainObject.Predmet.ProtustrankaFormatedWithAdressOIB>
  <DomainObject.Predmet.ProtustrankaWithAdress>
    <izvorni_sadrzaj>FEKU društvo s ograničenom odgovornošću za trgovinu i graditeljstvo Obala Hrvatske mornarice 1, 22000 Šibenik</izvorni_sadrzaj>
    <derivirana_varijabla naziv="DomainObject.Predmet.ProtustrankaWithAdress_1">FEKU društvo s ograničenom odgovornošću za trgovinu i graditeljstvo Obala Hrvatske mornarice 1, 22000 Šibenik</derivirana_varijabla>
  </DomainObject.Predmet.ProtustrankaWithAdress>
  <DomainObject.Predmet.ProtustrankaWithAdressOIB>
    <izvorni_sadrzaj>FEKU društvo s ograničenom odgovornošću za trgovinu i graditeljstvo, OIB 95541257099, Obala Hrvatske mornarice 1, 22000 Šibenik</izvorni_sadrzaj>
    <derivirana_varijabla naziv="DomainObject.Predmet.ProtustrankaWithAdressOIB_1">FEKU društvo s ograničenom odgovornošću za trgovinu i graditeljstvo, OIB 95541257099, Obala Hrvatske mornarice 1, 22000 Šibenik</derivirana_varijabla>
  </DomainObject.Predmet.ProtustrankaWithAdressOIB>
  <DomainObject.Predmet.ProtustrankaNazivFormated>
    <izvorni_sadrzaj>FEKU društvo s ograničenom odgovornošću za trgovinu i graditeljstvo</izvorni_sadrzaj>
    <derivirana_varijabla naziv="DomainObject.Predmet.ProtustrankaNazivFormated_1">FEKU društvo s ograničenom odgovornošću za trgovinu i graditeljstvo</derivirana_varijabla>
  </DomainObject.Predmet.ProtustrankaNazivFormated>
  <DomainObject.Predmet.ProtustrankaNazivFormatedOIB>
    <izvorni_sadrzaj>FEKU društvo s ograničenom odgovornošću za trgovinu i graditeljstvo, OIB 95541257099</izvorni_sadrzaj>
    <derivirana_varijabla naziv="DomainObject.Predmet.ProtustrankaNazivFormatedOIB_1">FEKU društvo s ograničenom odgovornošću za trgovinu i graditeljstvo, OIB 95541257099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FEKU društvo s ograničenom odgovornošću za trgovinu i graditeljstvo</item>
    </izvorni_sadrzaj>
    <derivirana_varijabla naziv="DomainObject.Predmet.ProtuStrankaListFormated_1">
      <item>FEKU društvo s ograničenom odgovornošću za trgovinu i graditeljstvo</item>
    </derivirana_varijabla>
  </DomainObject.Predmet.ProtuStrankaListFormated>
  <DomainObject.Predmet.ProtuStrankaListFormatedOIB>
    <izvorni_sadrzaj>
      <item>FEKU društvo s ograničenom odgovornošću za trgovinu i graditeljstvo, OIB 95541257099</item>
    </izvorni_sadrzaj>
    <derivirana_varijabla naziv="DomainObject.Predmet.ProtuStrankaListFormatedOIB_1">
      <item>FEKU društvo s ograničenom odgovornošću za trgovinu i graditeljstvo, OIB 95541257099</item>
    </derivirana_varijabla>
  </DomainObject.Predmet.ProtuStrankaListFormatedOIB>
  <DomainObject.Predmet.ProtuStrankaListFormatedWithAdress>
    <izvorni_sadrzaj>
      <item>FEKU društvo s ograničenom odgovornošću za trgovinu i graditeljstvo, Obala Hrvatske mornarice 1, 22000 Šibenik</item>
    </izvorni_sadrzaj>
    <derivirana_varijabla naziv="DomainObject.Predmet.ProtuStrankaListFormatedWithAdress_1">
      <item>FEKU društvo s ograničenom odgovornošću za trgovinu i graditeljstvo, Obala Hrvatske mornarice 1, 22000 Šibenik</item>
    </derivirana_varijabla>
  </DomainObject.Predmet.ProtuStrankaListFormatedWithAdress>
  <DomainObject.Predmet.ProtuStrankaListFormatedWithAdressOIB>
    <izvorni_sadrzaj>
      <item>FEKU društvo s ograničenom odgovornošću za trgovinu i graditeljstvo, OIB 95541257099, Obala Hrvatske mornarice 1, 22000 Šibenik</item>
    </izvorni_sadrzaj>
    <derivirana_varijabla naziv="DomainObject.Predmet.ProtuStrankaListFormatedWithAdressOIB_1">
      <item>FEKU društvo s ograničenom odgovornošću za trgovinu i graditeljstvo, OIB 95541257099, Obala Hrvatske mornarice 1, 22000 Šibenik</item>
    </derivirana_varijabla>
  </DomainObject.Predmet.ProtuStrankaListFormatedWithAdressOIB>
  <DomainObject.Predmet.ProtuStrankaListNazivFormated>
    <izvorni_sadrzaj>
      <item>FEKU društvo s ograničenom odgovornošću za trgovinu i graditeljstvo</item>
    </izvorni_sadrzaj>
    <derivirana_varijabla naziv="DomainObject.Predmet.ProtuStrankaListNazivFormated_1">
      <item>FEKU društvo s ograničenom odgovornošću za trgovinu i graditeljstvo</item>
    </derivirana_varijabla>
  </DomainObject.Predmet.ProtuStrankaListNazivFormated>
  <DomainObject.Predmet.ProtuStrankaListNazivFormatedOIB>
    <izvorni_sadrzaj>
      <item>FEKU društvo s ograničenom odgovornošću za trgovinu i graditeljstvo, OIB 95541257099</item>
    </izvorni_sadrzaj>
    <derivirana_varijabla naziv="DomainObject.Predmet.ProtuStrankaListNazivFormatedOIB_1">
      <item>FEKU društvo s ograničenom odgovornošću za trgovinu i graditeljstvo, OIB 95541257099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FEKU društvo s ograničenom odgovornošću za trgovinu i graditeljstvo</izvorni_sadrzaj>
    <derivirana_varijabla naziv="DomainObject.Predmet.ProtustrankaIDrugi_1">FEKU društvo s ograničenom odgovornošću za trgovinu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FEKU društvo s ograničenom odgovornošću za trgovinu i graditeljstvo, OIB 95541257099, Obala Hrvatske mornarice 1, 22000 Šibenik</izvorni_sadrzaj>
    <derivirana_varijabla naziv="DomainObject.Predmet.ProtustrankaIDrugiAdressOIB_1">FEKU društvo s ograničenom odgovornošću za trgovinu i graditeljstvo, OIB 95541257099, Obala Hrvatske mornarice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FEKU društvo s ograničenom odgovornošću za trgovinu i graditeljstvo</item>
    </izvorni_sadrzaj>
    <derivirana_varijabla naziv="DomainObject.Predmet.SudioniciListNaziv_1">
      <item>FINA - Podružnica Šibenik</item>
      <item>FEKU društvo s ograničenom odgovornošću za trgovinu i graditeljstvo</item>
    </derivirana_varijabla>
  </DomainObject.Predmet.SudioniciListNaziv>
  <DomainObject.Predmet.SudioniciListAdressOIB>
    <izvorni_sadrzaj>
      <item>FINA - Podružnica Šibenik, OIB 85821130368, Perivoj L. Marune 1,22000 Šibenik</item>
      <item>FEKU društvo s ograničenom odgovornošću za trgovinu i graditeljstvo, OIB 95541257099, Obala Hrvatske mornarice 1,22000 Šibenik</item>
    </izvorni_sadrzaj>
    <derivirana_varijabla naziv="DomainObject.Predmet.SudioniciListAdressOIB_1">
      <item>FINA - Podružnica Šibenik, OIB 85821130368, Perivoj L. Marune 1,22000 Šibenik</item>
      <item>FEKU društvo s ograničenom odgovornošću za trgovinu i graditeljstvo, OIB 95541257099, Obala Hrvatske mornarice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95541257099</item>
    </izvorni_sadrzaj>
    <derivirana_varijabla naziv="DomainObject.Predmet.SudioniciListNazivOIB_1">
      <item>, OIB 85821130368</item>
      <item>, OIB 95541257099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3A940-7CA9-41C5-81A1-EE4996250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5473</properties:Characters>
  <properties:Lines>166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2017-03-23T10:31:00Z</dcterms:created>
  <dc:creator>Administrator</dc:creator>
  <cp:lastModifiedBy>Merlina Klišmanić</cp:lastModifiedBy>
  <cp:lastPrinted>2017-03-23T10:31:00Z</cp:lastPrinted>
  <dcterms:modified xmlns:xsi="http://www.w3.org/2001/XMLSchema-instance" xsi:type="dcterms:W3CDTF">2017-03-23T11:43:00Z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