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ec92" w14:paraId="4adec92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16C06">
        <w:t>79</w:t>
      </w:r>
      <w:r w:rsidR="005579B0">
        <w:t>9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579B0">
        <w:t>PALIĆ METAL j.d.o.o., Kistanje, Mihaela Glasnovića 9, OIB: 53457727464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D52429">
        <w:t>02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579B0">
        <w:t>PALIĆ METAL j.d.o.o., Kistanje, Mihaela Glasnovića 9, OIB: 53457727464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16C06" w:rsidP="00516C06" w:rsidR="00A70A5D">
      <w:pPr>
        <w:jc w:val="center"/>
      </w:pPr>
      <w:r>
        <w:t>17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10</w:t>
      </w:r>
      <w:r w:rsidR="00A70A5D">
        <w:t>,</w:t>
      </w:r>
      <w:r w:rsidR="005579B0">
        <w:t>40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</w:t>
      </w:r>
      <w:r w:rsidRPr="00F60CD9">
        <w:t xml:space="preserve">, </w:t>
      </w:r>
      <w:r>
        <w:t>Stjepana Radića 81/II</w:t>
      </w:r>
      <w:r w:rsidRPr="00F60CD9">
        <w:t>,</w:t>
      </w:r>
      <w:r>
        <w:t xml:space="preserve"> Šibenik,</w:t>
      </w:r>
      <w:r w:rsidRPr="00F60CD9">
        <w:t xml:space="preserve"> sudnica br, </w:t>
      </w:r>
      <w:r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16C06" w:rsidP="00516C06" w:rsidR="00CC3921">
      <w:pPr>
        <w:jc w:val="center"/>
      </w:pPr>
      <w:r>
        <w:t>17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10</w:t>
      </w:r>
      <w:r w:rsidR="00F92198">
        <w:t>,</w:t>
      </w:r>
      <w:r w:rsidR="005579B0">
        <w:t>42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>
        <w:t>Stalna služba u Šibeniku</w:t>
      </w:r>
      <w:r w:rsidRPr="00F60CD9">
        <w:t xml:space="preserve">, </w:t>
      </w:r>
      <w:r>
        <w:t>Stjepana Radića 81/II</w:t>
      </w:r>
      <w:r w:rsidRPr="00F60CD9">
        <w:t>,</w:t>
      </w:r>
      <w:r>
        <w:t xml:space="preserve"> Šibenik,</w:t>
      </w:r>
      <w:r w:rsidRPr="00F60CD9">
        <w:t xml:space="preserve"> sudnica br, </w:t>
      </w:r>
      <w:r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579B0">
        <w:t>PALIĆ METAL j.d.o.o., Kistanje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516C06">
        <w:t>1</w:t>
      </w:r>
      <w:r w:rsidR="005579B0">
        <w:t>6</w:t>
      </w:r>
      <w:r w:rsidR="00516C06">
        <w:t>. svibnja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516C06">
        <w:t>120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5579B0">
        <w:t>14.316,57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5579B0">
        <w:t>jednog</w:t>
      </w:r>
      <w:r w:rsidR="00374B9C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>0</w:t>
      </w:r>
      <w:r w:rsidR="00D52429">
        <w:t>2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579B0">
        <w:t>PALIĆ METAL j.d.o.o., Kistanje</w:t>
      </w:r>
      <w:r w:rsidR="005579B0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5579B0" w:rsidP="00D52429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ZRINKA PALIĆ, Kistanje, Mihaela Glasnovića 9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B14B1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5579B0">
      <w:t>799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4B1F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4B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4B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B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B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B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14B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4B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B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B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B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PALIĆ METAL jednostavno društvo s ograničenom odgovornošću za proizvodnju i usluge</izvorni_sadrzaj>
    <derivirana_varijabla naziv="DomainObject.Predmet.ProtustrankaFormated_1">  PALIĆ METAL jednostavno društvo s ograničenom odgovornošću za proizvodnju i usluge</derivirana_varijabla>
  </DomainObject.Predmet.ProtustrankaFormated>
  <DomainObject.Predmet.ProtustrankaFormatedOIB>
    <izvorni_sadrzaj>  PALIĆ METAL jednostavno društvo s ograničenom odgovornošću za proizvodnju i usluge, OIB 53457727464</izvorni_sadrzaj>
    <derivirana_varijabla naziv="DomainObject.Predmet.ProtustrankaFormatedOIB_1">  PALIĆ METAL jednostavno društvo s ograničenom odgovornošću za proizvodnju i usluge, OIB 53457727464</derivirana_varijabla>
  </DomainObject.Predmet.ProtustrankaFormatedOIB>
  <DomainObject.Predmet.ProtustrankaFormatedWithAdress>
    <izvorni_sadrzaj> PALIĆ METAL jednostavno društvo s ograničenom odgovornošću za proizvodnju i usluge, Mihaela Glasnovića 9, 22300 Kistanje</izvorni_sadrzaj>
    <derivirana_varijabla naziv="DomainObject.Predmet.ProtustrankaFormatedWithAdress_1"> PALIĆ METAL jednostavno društvo s ograničenom odgovornošću za proizvodnju i usluge, Mihaela Glasnovića 9, 22300 Kistanje</derivirana_varijabla>
  </DomainObject.Predmet.ProtustrankaFormatedWithAdress>
  <DomainObject.Predmet.ProtustrankaFormatedWithAdressOIB>
    <izvorni_sadrzaj> PALIĆ METAL jednostavno društvo s ograničenom odgovornošću za proizvodnju i usluge, OIB 53457727464, Mihaela Glasnovića 9, 22300 Kistanje</izvorni_sadrzaj>
    <derivirana_varijabla naziv="DomainObject.Predmet.ProtustrankaFormatedWithAdressOIB_1"> PALIĆ METAL jednostavno društvo s ograničenom odgovornošću za proizvodnju i usluge, OIB 53457727464, Mihaela Glasnovića 9, 22300 Kistanje</derivirana_varijabla>
  </DomainObject.Predmet.ProtustrankaFormatedWithAdressOIB>
  <DomainObject.Predmet.ProtustrankaWithAdress>
    <izvorni_sadrzaj>PALIĆ METAL jednostavno društvo s ograničenom odgovornošću za proizvodnju i usluge Mihaela Glasnovića 9, 22300 Kistanje</izvorni_sadrzaj>
    <derivirana_varijabla naziv="DomainObject.Predmet.ProtustrankaWithAdress_1">PALIĆ METAL jednostavno društvo s ograničenom odgovornošću za proizvodnju i usluge Mihaela Glasnovića 9, 22300 Kistanje</derivirana_varijabla>
  </DomainObject.Predmet.ProtustrankaWithAdress>
  <DomainObject.Predmet.ProtustrankaWithAdressOIB>
    <izvorni_sadrzaj>PALIĆ METAL jednostavno društvo s ograničenom odgovornošću za proizvodnju i usluge, OIB 53457727464, Mihaela Glasnovića 9, 22300 Kistanje</izvorni_sadrzaj>
    <derivirana_varijabla naziv="DomainObject.Predmet.ProtustrankaWithAdressOIB_1">PALIĆ METAL jednostavno društvo s ograničenom odgovornošću za proizvodnju i usluge, OIB 53457727464, Mihaela Glasnovića 9, 22300 Kistanje</derivirana_varijabla>
  </DomainObject.Predmet.ProtustrankaWithAdressOIB>
  <DomainObject.Predmet.ProtustrankaNazivFormated>
    <izvorni_sadrzaj>PALIĆ METAL jednostavno društvo s ograničenom odgovornošću za proizvodnju i usluge</izvorni_sadrzaj>
    <derivirana_varijabla naziv="DomainObject.Predmet.ProtustrankaNazivFormated_1">PALIĆ METAL jednostavno društvo s ograničenom odgovornošću za proizvodnju i usluge</derivirana_varijabla>
  </DomainObject.Predmet.ProtustrankaNazivFormated>
  <DomainObject.Predmet.ProtustrankaNazivFormatedOIB>
    <izvorni_sadrzaj>PALIĆ METAL jednostavno društvo s ograničenom odgovornošću za proizvodnju i usluge, OIB 53457727464</izvorni_sadrzaj>
    <derivirana_varijabla naziv="DomainObject.Predmet.ProtustrankaNazivFormatedOIB_1">PALIĆ METAL jednostavno društvo s ograničenom odgovornošću za proizvodnju i usluge, OIB 53457727464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PALIĆ METAL jednostavno društvo s ograničenom odgovornošću za proizvodnju i usluge</item>
    </izvorni_sadrzaj>
    <derivirana_varijabla naziv="DomainObject.Predmet.ProtuStrankaListFormated_1">
      <item>PALIĆ METAL jednostavno društvo s ograničenom odgovornošću za proizvodnju i usluge</item>
    </derivirana_varijabla>
  </DomainObject.Predmet.ProtuStrankaListFormated>
  <DomainObject.Predmet.ProtuStrankaListFormatedOIB>
    <izvorni_sadrzaj>
      <item>PALIĆ METAL jednostavno društvo s ograničenom odgovornošću za proizvodnju i usluge, OIB 53457727464</item>
    </izvorni_sadrzaj>
    <derivirana_varijabla naziv="DomainObject.Predmet.ProtuStrankaListFormatedOIB_1">
      <item>PALIĆ METAL jednostavno društvo s ograničenom odgovornošću za proizvodnju i usluge, OIB 53457727464</item>
    </derivirana_varijabla>
  </DomainObject.Predmet.ProtuStrankaListFormatedOIB>
  <DomainObject.Predmet.ProtuStrankaListFormatedWithAdress>
    <izvorni_sadrzaj>
      <item>PALIĆ METAL jednostavno društvo s ograničenom odgovornošću za proizvodnju i usluge, Mihaela Glasnovića 9, 22300 Kistanje</item>
    </izvorni_sadrzaj>
    <derivirana_varijabla naziv="DomainObject.Predmet.ProtuStrankaListFormatedWithAdress_1">
      <item>PALIĆ METAL jednostavno društvo s ograničenom odgovornošću za proizvodnju i usluge, Mihaela Glasnovića 9, 22300 Kistanje</item>
    </derivirana_varijabla>
  </DomainObject.Predmet.ProtuStrankaListFormatedWithAdress>
  <DomainObject.Predmet.ProtuStrankaListFormatedWithAdressOIB>
    <izvorni_sadrzaj>
      <item>PALIĆ METAL jednostavno društvo s ograničenom odgovornošću za proizvodnju i usluge, OIB 53457727464, Mihaela Glasnovića 9, 22300 Kistanje</item>
    </izvorni_sadrzaj>
    <derivirana_varijabla naziv="DomainObject.Predmet.ProtuStrankaListFormatedWithAdressOIB_1">
      <item>PALIĆ METAL jednostavno društvo s ograničenom odgovornošću za proizvodnju i usluge, OIB 53457727464, Mihaela Glasnovića 9, 22300 Kistanje</item>
    </derivirana_varijabla>
  </DomainObject.Predmet.ProtuStrankaListFormatedWithAdressOIB>
  <DomainObject.Predmet.ProtuStrankaListNazivFormated>
    <izvorni_sadrzaj>
      <item>PALIĆ METAL jednostavno društvo s ograničenom odgovornošću za proizvodnju i usluge</item>
    </izvorni_sadrzaj>
    <derivirana_varijabla naziv="DomainObject.Predmet.ProtuStrankaListNazivFormated_1">
      <item>PALIĆ METAL jednostavno društvo s ograničenom odgovornošću za proizvodnju i usluge</item>
    </derivirana_varijabla>
  </DomainObject.Predmet.ProtuStrankaListNazivFormated>
  <DomainObject.Predmet.ProtuStrankaListNazivFormatedOIB>
    <izvorni_sadrzaj>
      <item>PALIĆ METAL jednostavno društvo s ograničenom odgovornošću za proizvodnju i usluge, OIB 53457727464</item>
    </izvorni_sadrzaj>
    <derivirana_varijabla naziv="DomainObject.Predmet.ProtuStrankaListNazivFormatedOIB_1">
      <item>PALIĆ METAL jednostavno društvo s ograničenom odgovornošću za proizvodnju i usluge, OIB 53457727464</item>
    </derivirana_varijabla>
  </DomainObject.Predmet.ProtuStrankaListNazivFormatedOIB>
  <DomainObject.Predmet.OstaliListFormated>
    <izvorni_sadrzaj>
      <item>Zrinka Palić</item>
    </izvorni_sadrzaj>
    <derivirana_varijabla naziv="DomainObject.Predmet.OstaliListFormated_1">
      <item>Zrinka Palić</item>
    </derivirana_varijabla>
  </DomainObject.Predmet.OstaliListFormated>
  <DomainObject.Predmet.OstaliListFormatedOIB>
    <izvorni_sadrzaj>
      <item>Zrinka Palić, OIB 23708204803</item>
    </izvorni_sadrzaj>
    <derivirana_varijabla naziv="DomainObject.Predmet.OstaliListFormatedOIB_1">
      <item>Zrinka Palić, OIB 23708204803</item>
    </derivirana_varijabla>
  </DomainObject.Predmet.OstaliListFormatedOIB>
  <DomainObject.Predmet.OstaliListFormatedWithAdress>
    <izvorni_sadrzaj>
      <item>Zrinka Palić, Ul.mihaela Glasnovića 9, 22300 Kistanje</item>
    </izvorni_sadrzaj>
    <derivirana_varijabla naziv="DomainObject.Predmet.OstaliListFormatedWithAdress_1">
      <item>Zrinka Palić, Ul.mihaela Glasnovića 9, 22300 Kistanje</item>
    </derivirana_varijabla>
  </DomainObject.Predmet.OstaliListFormatedWithAdress>
  <DomainObject.Predmet.OstaliListFormatedWithAdressOIB>
    <izvorni_sadrzaj>
      <item>Zrinka Palić, OIB 23708204803, Ul.mihaela Glasnovića 9, 22300 Kistanje</item>
    </izvorni_sadrzaj>
    <derivirana_varijabla naziv="DomainObject.Predmet.OstaliListFormatedWithAdressOIB_1">
      <item>Zrinka Palić, OIB 23708204803, Ul.mihaela Glasnovića 9, 22300 Kistanje</item>
    </derivirana_varijabla>
  </DomainObject.Predmet.OstaliListFormatedWithAdressOIB>
  <DomainObject.Predmet.OstaliListNazivFormated>
    <izvorni_sadrzaj>
      <item>Zrinka Palić</item>
    </izvorni_sadrzaj>
    <derivirana_varijabla naziv="DomainObject.Predmet.OstaliListNazivFormated_1">
      <item>Zrinka Palić</item>
    </derivirana_varijabla>
  </DomainObject.Predmet.OstaliListNazivFormated>
  <DomainObject.Predmet.OstaliListNazivFormatedOIB>
    <izvorni_sadrzaj>
      <item>Zrinka Palić, OIB 23708204803</item>
    </izvorni_sadrzaj>
    <derivirana_varijabla naziv="DomainObject.Predmet.OstaliListNazivFormatedOIB_1">
      <item>Zrinka Palić, OIB 23708204803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PALIĆ METAL jednostavno društvo s ograničenom odgovornošću za proizvodnju i usluge</izvorni_sadrzaj>
    <derivirana_varijabla naziv="DomainObject.Predmet.ProtustrankaIDrugi_1">PALIĆ METAL jednostavno društvo s ograničenom odgovornošću za proizvodnju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PALIĆ METAL jednostavno društvo s ograničenom odgovornošću za proizvodnju i usluge, OIB 53457727464, Mihaela Glasnovića 9, 22300 Kistanje</izvorni_sadrzaj>
    <derivirana_varijabla naziv="DomainObject.Predmet.ProtustrankaIDrugiAdressOIB_1">PALIĆ METAL jednostavno društvo s ograničenom odgovornošću za proizvodnju i usluge, OIB 53457727464, Mihaela Glasnovića 9,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PALIĆ METAL jednostavno društvo s ograničenom odgovornošću za proizvodnju i usluge</item>
      <item>Zrinka Palić</item>
    </izvorni_sadrzaj>
    <derivirana_varijabla naziv="DomainObject.Predmet.SudioniciListNaziv_1">
      <item>FINA - Podružnica Šibenik</item>
      <item>PALIĆ METAL jednostavno društvo s ograničenom odgovornošću za proizvodnju i usluge</item>
      <item>Zrinka Palić</item>
    </derivirana_varijabla>
  </DomainObject.Predmet.SudioniciListNaziv>
  <DomainObject.Predmet.SudioniciListAdressOIB>
    <izvorni_sadrzaj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izvorni_sadrzaj>
    <derivirana_varijabla naziv="DomainObject.Predmet.SudioniciListAdressOIB_1">
      <item>FINA - Podružnica Šibenik, OIB 85821130368, Perivoj L. Marune 1,22000 Šibenik</item>
      <item>PALIĆ METAL jednostavno društvo s ograničenom odgovornošću za proizvodnju i usluge, OIB 53457727464, Mihaela Glasnovića 9,22300 Kistanje</item>
      <item>Zrinka Palić, OIB 23708204803, Ul.mihaela Glasnovića 9,22300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53457727464</item>
      <item>, OIB 23708204803</item>
    </izvorni_sadrzaj>
    <derivirana_varijabla naziv="DomainObject.Predmet.SudioniciListNazivOIB_1">
      <item>, OIB 85821130368</item>
      <item>, OIB 53457727464</item>
      <item>, OIB 23708204803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E99ADD-101D-41C7-8F72-60FCDA6F11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364</properties:Words>
  <properties:Characters>1951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2016-06-02T07:10:00Z</dcterms:created>
  <dc:creator>Administrator</dc:creator>
  <cp:lastModifiedBy>Martina Kalmeta</cp:lastModifiedBy>
  <cp:lastPrinted>2016-05-30T08:26:00Z</cp:lastPrinted>
  <dcterms:modified xmlns:xsi="http://www.w3.org/2001/XMLSchema-instance" xsi:type="dcterms:W3CDTF">2016-06-02T11:31:00Z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