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b71c" w14:paraId="a54b71c" w:rsidRDefault="007B3977" w:rsidP="007B3977" w:rsidR="007B3977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7B3977" w:rsidP="007B3977" w:rsidR="007B3977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7B3977" w:rsidP="007B3977" w:rsidR="007B3977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7B3977" w:rsidP="007B3977" w:rsidR="007B3977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7B3977" w:rsidP="007B3977" w:rsidR="007B3977">
      <w:pPr>
        <w:jc w:val="right"/>
      </w:pPr>
    </w:p>
    <w:p w:rsidRDefault="007B3977" w:rsidP="007B3977" w:rsidR="007B3977">
      <w:pPr>
        <w:jc w:val="right"/>
      </w:pPr>
    </w:p>
    <w:p w:rsidRDefault="007B3977" w:rsidP="007B3977" w:rsidR="007B3977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="00BB75FD" w:rsidRPr="00BB75FD">
        <w:t>ANDREATTA d.o.o</w:t>
      </w:r>
      <w:r>
        <w:t xml:space="preserve">, </w:t>
      </w:r>
      <w:r w:rsidR="00BB75FD" w:rsidRPr="00BB75FD">
        <w:t>Kalinovac</w:t>
      </w:r>
      <w:r>
        <w:t xml:space="preserve">, </w:t>
      </w:r>
      <w:r w:rsidR="00BB75FD" w:rsidRPr="00BB75FD">
        <w:t>Dravska 13</w:t>
      </w:r>
      <w:r w:rsidRPr="002F1E14">
        <w:t>, OIB</w:t>
      </w:r>
      <w:r w:rsidRPr="00174299">
        <w:t xml:space="preserve">: </w:t>
      </w:r>
      <w:r w:rsidR="00BB75FD" w:rsidRPr="00BB75FD">
        <w:t>15184785770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7B3977" w:rsidP="007B3977" w:rsidR="007B3977">
      <w:pPr>
        <w:jc w:val="center"/>
      </w:pPr>
    </w:p>
    <w:p w:rsidRDefault="007B3977" w:rsidP="007B3977" w:rsidR="007B3977">
      <w:pPr>
        <w:jc w:val="center"/>
      </w:pPr>
      <w:r>
        <w:t>OGLAS</w:t>
      </w:r>
    </w:p>
    <w:p w:rsidRDefault="007B3977" w:rsidP="007B3977" w:rsidR="007B3977"/>
    <w:p w:rsidRDefault="007B3977" w:rsidP="007B3977" w:rsidR="007B3977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="00BB75FD" w:rsidRPr="00BB75FD">
        <w:t>ANDREATTA d.o.o</w:t>
      </w:r>
      <w:r w:rsidR="00BB75FD">
        <w:t xml:space="preserve">, </w:t>
      </w:r>
      <w:r w:rsidR="00BB75FD" w:rsidRPr="00BB75FD">
        <w:t>Kalinovac</w:t>
      </w:r>
      <w:r w:rsidR="00BB75FD">
        <w:t xml:space="preserve">, </w:t>
      </w:r>
      <w:r w:rsidR="00BB75FD" w:rsidRPr="00BB75FD">
        <w:t>Dravska 13</w:t>
      </w:r>
      <w:r w:rsidR="00BB75FD" w:rsidRPr="002F1E14">
        <w:t>, OIB</w:t>
      </w:r>
      <w:r w:rsidR="00BB75FD" w:rsidRPr="00174299">
        <w:t xml:space="preserve">: </w:t>
      </w:r>
      <w:r w:rsidR="00BB75FD" w:rsidRPr="00BB75FD">
        <w:t>15184785770</w:t>
      </w:r>
      <w:r>
        <w:t xml:space="preserve"> </w:t>
      </w:r>
      <w:r w:rsidRPr="005D1009">
        <w:t xml:space="preserve">iznosi </w:t>
      </w:r>
      <w:r w:rsidR="00BB75FD">
        <w:t>6.644,72</w:t>
      </w:r>
      <w:r>
        <w:t xml:space="preserve"> </w:t>
      </w:r>
      <w:r w:rsidRPr="005D1009">
        <w:t>kn.</w:t>
      </w:r>
    </w:p>
    <w:p w:rsidRDefault="007B3977" w:rsidP="007B3977" w:rsidR="007B3977">
      <w:pPr>
        <w:jc w:val="both"/>
      </w:pPr>
    </w:p>
    <w:p w:rsidRDefault="007B3977" w:rsidP="007B3977" w:rsidR="007B3977">
      <w:pPr>
        <w:jc w:val="both"/>
      </w:pPr>
      <w:r>
        <w:t>2/</w:t>
      </w:r>
      <w:r>
        <w:tab/>
        <w:t xml:space="preserve"> Poziva</w:t>
      </w:r>
      <w:r w:rsidR="00E60B80">
        <w:t>ju</w:t>
      </w:r>
      <w:r>
        <w:t xml:space="preserve"> se direkto</w:t>
      </w:r>
      <w:r w:rsidR="00E60B80">
        <w:t>ri</w:t>
      </w:r>
      <w:r>
        <w:t xml:space="preserve"> </w:t>
      </w:r>
      <w:r w:rsidRPr="005D1009">
        <w:t xml:space="preserve">dužnika </w:t>
      </w:r>
      <w:r w:rsidR="00BB75FD">
        <w:t>Florentin Andreata</w:t>
      </w:r>
      <w:r>
        <w:t xml:space="preserve"> iz </w:t>
      </w:r>
      <w:r w:rsidR="00BB75FD">
        <w:t>Kalin</w:t>
      </w:r>
      <w:r>
        <w:t xml:space="preserve">ovca, </w:t>
      </w:r>
      <w:r w:rsidR="00BB75FD">
        <w:t>Stjepana Radića 46</w:t>
      </w:r>
      <w:r>
        <w:t xml:space="preserve">, OIB: </w:t>
      </w:r>
      <w:r w:rsidR="00BB75FD">
        <w:t>06694252247</w:t>
      </w:r>
      <w:r w:rsidRPr="005D1009">
        <w:t xml:space="preserve"> </w:t>
      </w:r>
      <w:r w:rsidR="00E60B80">
        <w:t xml:space="preserve">i Vesna Andreata iz Kalinovca, Stjepana Radića 13, OIB: 06694252247, </w:t>
      </w:r>
      <w:r w:rsidRPr="005D1009">
        <w:t>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7B3977" w:rsidP="007B3977" w:rsidR="007B3977">
      <w:pPr>
        <w:jc w:val="both"/>
      </w:pPr>
    </w:p>
    <w:p w:rsidRDefault="00A0157F" w:rsidP="007B3977" w:rsidR="007B3977" w:rsidRPr="006A424F">
      <w:pPr>
        <w:jc w:val="both"/>
      </w:pPr>
      <w:r>
        <w:t>3/</w:t>
      </w:r>
      <w:r>
        <w:tab/>
        <w:t>Upozorava</w:t>
      </w:r>
      <w:r w:rsidR="00E60B80">
        <w:t>ju</w:t>
      </w:r>
      <w:r>
        <w:t xml:space="preserve"> se direktor</w:t>
      </w:r>
      <w:r w:rsidR="00E60B80">
        <w:t>i</w:t>
      </w:r>
      <w:r w:rsidR="007B3977">
        <w:t xml:space="preserve"> dužnika da će se smatrati da je dužnik nesposoban za plaćanje, a sud će po službenoj dužnosti donijeti rješenje o otvaranju i zaključenju stečajnog postupka</w:t>
      </w:r>
      <w:r w:rsidR="007B3977" w:rsidRPr="00CB6C18">
        <w:t xml:space="preserve"> </w:t>
      </w:r>
      <w:r w:rsidR="007B3977" w:rsidRPr="006A424F">
        <w:t xml:space="preserve">uz primjenu odredbi čl. </w:t>
      </w:r>
      <w:r w:rsidR="007B3977">
        <w:t>132. i 133.</w:t>
      </w:r>
      <w:r w:rsidR="007B3977" w:rsidRPr="006A424F">
        <w:t xml:space="preserve"> te čl. </w:t>
      </w:r>
      <w:r w:rsidR="007B3977">
        <w:t>286</w:t>
      </w:r>
      <w:r w:rsidR="007B3977" w:rsidRPr="006A424F">
        <w:t xml:space="preserve">. do </w:t>
      </w:r>
      <w:r w:rsidR="007B3977">
        <w:t>292</w:t>
      </w:r>
      <w:r w:rsidR="007B3977" w:rsidRPr="006A424F">
        <w:t xml:space="preserve">. </w:t>
      </w:r>
      <w:r w:rsidR="007B3977">
        <w:t>SZ-a na odgovarajući način, ako u roku od 15 dana</w:t>
      </w:r>
      <w:r w:rsidR="007B3977" w:rsidRPr="005E111A">
        <w:t xml:space="preserve"> </w:t>
      </w:r>
      <w:r w:rsidR="007B3977"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B3977" w:rsidP="007B3977" w:rsidR="007B3977"/>
    <w:p w:rsidRDefault="007B3977" w:rsidP="007B3977" w:rsidR="007B3977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7B3977" w:rsidP="007B3977" w:rsidR="007B3977">
      <w:pPr>
        <w:jc w:val="both"/>
        <w:rPr>
          <w:color w:val="000000"/>
        </w:rPr>
      </w:pPr>
      <w:r w:rsidRPr="00421691">
        <w:tab/>
      </w:r>
    </w:p>
    <w:p w:rsidRDefault="007B3977" w:rsidP="007B3977" w:rsidR="007B3977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764</w:t>
      </w:r>
      <w:r w:rsidRPr="005D1009">
        <w:t xml:space="preserve">15 otvoren kod Hrvatske poštanske banke. </w:t>
      </w:r>
    </w:p>
    <w:p w:rsidRDefault="007B3977" w:rsidP="007B3977" w:rsidR="007B3977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7B3977" w:rsidP="007B3977" w:rsidR="007B3977">
      <w:pPr>
        <w:jc w:val="both"/>
      </w:pPr>
    </w:p>
    <w:p w:rsidRDefault="007B3977" w:rsidP="007B3977" w:rsidR="007B3977" w:rsidRPr="006A424F">
      <w:pPr>
        <w:jc w:val="center"/>
      </w:pPr>
      <w:r>
        <w:t>U Varaždinu, 13. siječnja 2016.</w:t>
      </w:r>
    </w:p>
    <w:p w:rsidRDefault="007B3977" w:rsidP="007B3977" w:rsidR="007B3977">
      <w:pPr>
        <w:jc w:val="both"/>
      </w:pPr>
    </w:p>
    <w:p w:rsidRDefault="007B3977" w:rsidP="007B3977" w:rsidR="007B3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0B80">
        <w:t xml:space="preserve">  </w:t>
      </w:r>
      <w:r>
        <w:t>Stečajni sudac:</w:t>
      </w:r>
    </w:p>
    <w:p w:rsidRDefault="007B3977" w:rsidP="007B3977" w:rsidR="007B3977"/>
    <w:p w:rsidRDefault="007B3977" w:rsidP="007B3977" w:rsidR="007B3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0CF" w:rsidP="007B3977" w:rsidR="00CF30CF">
      <w:r>
        <w:separator/>
      </w:r>
    </w:p>
  </w:endnote>
  <w:endnote w:id="0" w:type="continuationSeparator">
    <w:p w:rsidRDefault="00CF30CF" w:rsidP="007B3977" w:rsidR="00CF3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0CF" w:rsidP="007B3977" w:rsidR="00CF30CF">
      <w:r>
        <w:separator/>
      </w:r>
    </w:p>
  </w:footnote>
  <w:footnote w:id="0" w:type="continuationSeparator">
    <w:p w:rsidRDefault="00CF30CF" w:rsidP="007B3977" w:rsidR="00CF3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0CF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B80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0CF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B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0B80" w:rsidP="00CF7EB7" w:rsidR="00AC0D1D">
    <w:pPr>
      <w:pStyle w:val="Zaglavlje"/>
      <w:jc w:val="right"/>
    </w:pPr>
  </w:p>
  <w:p w:rsidRDefault="00CF30CF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B80" w:rsidR="00AC0D1D">
    <w:pPr>
      <w:pStyle w:val="Zaglavlje"/>
    </w:pPr>
  </w:p>
  <w:p w:rsidRDefault="00E60B80" w:rsidP="005D1009" w:rsidR="005D1009">
    <w:pPr>
      <w:ind w:firstLine="708" w:left="4956"/>
      <w:jc w:val="center"/>
    </w:pPr>
  </w:p>
  <w:p w:rsidRDefault="00CF30CF" w:rsidP="005D1009" w:rsidR="00AC0D1D">
    <w:pPr>
      <w:ind w:firstLine="708" w:left="4956"/>
      <w:jc w:val="center"/>
    </w:pPr>
    <w:r>
      <w:t>Poslovni broj: 4 St-7</w:t>
    </w:r>
    <w:r w:rsidR="007B3977">
      <w:t>64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977"/>
    <w:rsid w:val="007B3977"/>
    <w:rsid w:val="009D4166"/>
    <w:rsid w:val="00A0157F"/>
    <w:rsid w:val="00B63B28"/>
    <w:rsid w:val="00BB75FD"/>
    <w:rsid w:val="00CF30CF"/>
    <w:rsid w:val="00E6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9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39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39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3977"/>
  </w:style>
  <w:style w:styleId="Tekstbalonia" w:type="paragraph">
    <w:name w:val="Balloon Text"/>
    <w:basedOn w:val="Normal"/>
    <w:link w:val="TekstbaloniaChar"/>
    <w:uiPriority w:val="99"/>
    <w:semiHidden/>
    <w:unhideWhenUsed/>
    <w:rsid w:val="007B39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97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9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39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7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7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7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7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9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39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39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3977"/>
  </w:style>
  <w:style w:styleId="Tekstbalonia" w:type="paragraph">
    <w:name w:val="Balloon Text"/>
    <w:basedOn w:val="Normal"/>
    <w:link w:val="TekstbaloniaChar"/>
    <w:uiPriority w:val="99"/>
    <w:semiHidden/>
    <w:unhideWhenUsed/>
    <w:rsid w:val="007B39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97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9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39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7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7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7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7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St-764/2015-4</izvorni_sadrzaj>
    <derivirana_varijabla naziv="DomainObject.Oznaka_1">St-764/2015-4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ANDREATTA proizvodnja i poslovne usluge, d.o.o.</izvorni_sadrzaj>
    <derivirana_varijabla naziv="DomainObject.Predmet.ProtustrankaFormated_1">  ANDREATTA proizvodnja i poslovne usluge, d.o.o.</derivirana_varijabla>
  </DomainObject.Predmet.ProtustrankaFormated>
  <DomainObject.Predmet.ProtustrankaFormatedOIB>
    <izvorni_sadrzaj>  ANDREATTA proizvodnja i poslovne usluge, d.o.o., OIB 15184785770</izvorni_sadrzaj>
    <derivirana_varijabla naziv="DomainObject.Predmet.ProtustrankaFormatedOIB_1">  ANDREATTA proizvodnja i poslovne usluge, d.o.o., OIB 15184785770</derivirana_varijabla>
  </DomainObject.Predmet.ProtustrankaFormatedOIB>
  <DomainObject.Predmet.ProtustrankaFormatedWithAdress>
    <izvorni_sadrzaj> ANDREATTA proizvodnja i poslovne usluge, d.o.o., Dravska 13, 48350 Kalinovac</izvorni_sadrzaj>
    <derivirana_varijabla naziv="DomainObject.Predmet.ProtustrankaFormatedWithAdress_1"> ANDREATTA proizvodnja i poslovne usluge, d.o.o., Dravska 13, 48350 Kalinovac</derivirana_varijabla>
  </DomainObject.Predmet.ProtustrankaFormatedWithAdress>
  <DomainObject.Predmet.ProtustrankaFormatedWithAdressOIB>
    <izvorni_sadrzaj> ANDREATTA proizvodnja i poslovne usluge, d.o.o., OIB 15184785770, Dravska 13, 48350 Kalinovac</izvorni_sadrzaj>
    <derivirana_varijabla naziv="DomainObject.Predmet.ProtustrankaFormatedWithAdressOIB_1"> ANDREATTA proizvodnja i poslovne usluge, d.o.o., OIB 15184785770, Dravska 13, 48350 Kalinovac</derivirana_varijabla>
  </DomainObject.Predmet.ProtustrankaFormatedWithAdressOIB>
  <DomainObject.Predmet.ProtustrankaWithAdress>
    <izvorni_sadrzaj>ANDREATTA proizvodnja i poslovne usluge, d.o.o. Dravska 13, 48350 Kalinovac</izvorni_sadrzaj>
    <derivirana_varijabla naziv="DomainObject.Predmet.ProtustrankaWithAdress_1">ANDREATTA proizvodnja i poslovne usluge, d.o.o. Dravska 13, 48350 Kalinovac</derivirana_varijabla>
  </DomainObject.Predmet.ProtustrankaWithAdress>
  <DomainObject.Predmet.ProtustrankaWithAdressOIB>
    <izvorni_sadrzaj>ANDREATTA proizvodnja i poslovne usluge, d.o.o., OIB 15184785770, Dravska 13, 48350 Kalinovac</izvorni_sadrzaj>
    <derivirana_varijabla naziv="DomainObject.Predmet.ProtustrankaWithAdressOIB_1">ANDREATTA proizvodnja i poslovne usluge, d.o.o., OIB 15184785770, Dravska 13, 48350 Kalinovac</derivirana_varijabla>
  </DomainObject.Predmet.ProtustrankaWithAdressOIB>
  <DomainObject.Predmet.ProtustrankaNazivFormated>
    <izvorni_sadrzaj>ANDREATTA proizvodnja i poslovne usluge, d.o.o.</izvorni_sadrzaj>
    <derivirana_varijabla naziv="DomainObject.Predmet.ProtustrankaNazivFormated_1">ANDREATTA proizvodnja i poslovne usluge, d.o.o.</derivirana_varijabla>
  </DomainObject.Predmet.ProtustrankaNazivFormated>
  <DomainObject.Predmet.ProtustrankaNazivFormatedOIB>
    <izvorni_sadrzaj>ANDREATTA proizvodnja i poslovne usluge, d.o.o., OIB 15184785770</izvorni_sadrzaj>
    <derivirana_varijabla naziv="DomainObject.Predmet.ProtustrankaNazivFormatedOIB_1">ANDREATTA proizvodnja i poslovne usluge, d.o.o., OIB 15184785770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6644.72</izvorni_sadrzaj>
    <derivirana_varijabla naziv="DomainObject.Predmet.TrenutnaVrijednost_1">6644.72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ANDREATTA proizvodnja i poslovne usluge, d.o.o.</item>
    </izvorni_sadrzaj>
    <derivirana_varijabla naziv="DomainObject.Predmet.ProtuStrankaListFormated_1">
      <item>ANDREATTA proizvodnja i poslovne usluge, d.o.o.</item>
    </derivirana_varijabla>
  </DomainObject.Predmet.ProtuStrankaListFormated>
  <DomainObject.Predmet.ProtuStrankaListFormatedOIB>
    <izvorni_sadrzaj>
      <item>ANDREATTA proizvodnja i poslovne usluge, d.o.o., OIB 15184785770</item>
    </izvorni_sadrzaj>
    <derivirana_varijabla naziv="DomainObject.Predmet.ProtuStrankaListFormatedOIB_1">
      <item>ANDREATTA proizvodnja i poslovne usluge, d.o.o., OIB 15184785770</item>
    </derivirana_varijabla>
  </DomainObject.Predmet.ProtuStrankaListFormatedOIB>
  <DomainObject.Predmet.ProtuStrankaListFormatedWithAdress>
    <izvorni_sadrzaj>
      <item>ANDREATTA proizvodnja i poslovne usluge, d.o.o., Dravska 13, 48350 Kalinovac</item>
    </izvorni_sadrzaj>
    <derivirana_varijabla naziv="DomainObject.Predmet.ProtuStrankaListFormatedWithAdress_1">
      <item>ANDREATTA proizvodnja i poslovne usluge, d.o.o., Dravska 13, 48350 Kalinovac</item>
    </derivirana_varijabla>
  </DomainObject.Predmet.ProtuStrankaListFormatedWithAdress>
  <DomainObject.Predmet.ProtuStrankaListFormatedWithAdressOIB>
    <izvorni_sadrzaj>
      <item>ANDREATTA proizvodnja i poslovne usluge, d.o.o., OIB 15184785770, Dravska 13, 48350 Kalinovac</item>
    </izvorni_sadrzaj>
    <derivirana_varijabla naziv="DomainObject.Predmet.ProtuStrankaListFormatedWithAdressOIB_1">
      <item>ANDREATTA proizvodnja i poslovne usluge, d.o.o., OIB 15184785770, Dravska 13, 48350 Kalinovac</item>
    </derivirana_varijabla>
  </DomainObject.Predmet.ProtuStrankaListFormatedWithAdressOIB>
  <DomainObject.Predmet.ProtuStrankaListNazivFormated>
    <izvorni_sadrzaj>
      <item>ANDREATTA proizvodnja i poslovne usluge, d.o.o.</item>
    </izvorni_sadrzaj>
    <derivirana_varijabla naziv="DomainObject.Predmet.ProtuStrankaListNazivFormated_1">
      <item>ANDREATTA proizvodnja i poslovne usluge, d.o.o.</item>
    </derivirana_varijabla>
  </DomainObject.Predmet.ProtuStrankaListNazivFormated>
  <DomainObject.Predmet.ProtuStrankaListNazivFormatedOIB>
    <izvorni_sadrzaj>
      <item>ANDREATTA proizvodnja i poslovne usluge, d.o.o., OIB 15184785770</item>
    </izvorni_sadrzaj>
    <derivirana_varijabla naziv="DomainObject.Predmet.ProtuStrankaListNazivFormatedOIB_1">
      <item>ANDREATTA proizvodnja i poslovne usluge, d.o.o., OIB 15184785770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St-764/2015-4</izvorni_sadrzaj>
    <derivirana_varijabla naziv="DomainObject.PoslovniBrojDokumenta_1">St-764/2015-4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ANDREATTA proizvodnja i poslovne usluge, d.o.o.</izvorni_sadrzaj>
    <derivirana_varijabla naziv="DomainObject.Predmet.ProtustrankaIDrugi_1">ANDREATTA proizvodnja i poslovne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ANDREATTA proizvodnja i poslovne usluge, d.o.o., OIB 15184785770, Dravska 13, 48350 Kalinovac</izvorni_sadrzaj>
    <derivirana_varijabla naziv="DomainObject.Predmet.ProtustrankaIDrugiAdressOIB_1">ANDREATTA proizvodnja i poslovne usluge, d.o.o., OIB 15184785770, Dravska 13,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ANDREATTA proizvodnja i poslovne usluge, d.o.o.</item>
      <item>E-oglasna ploča</item>
      <item>Sudski registar</item>
    </izvorni_sadrzaj>
    <derivirana_varijabla naziv="DomainObject.Predmet.SudioniciListNaziv_1">
      <item>Financijska agencija</item>
      <item>ANDREATTA proizvodnja i poslovne usluge,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ANDREATTA proizvodnja i poslovne usluge, d.o.o., OIB 15184785770, Dravska 13,48350 Kalinovac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ANDREATTA proizvodnja i poslovne usluge, d.o.o., OIB 15184785770, Dravska 13,48350 Kalinovac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15184785770</item>
      <item>, OIB null</item>
      <item>, OIB null</item>
    </izvorni_sadrzaj>
    <derivirana_varijabla naziv="DomainObject.Predmet.SudioniciListNazivOIB_1">
      <item>, OIB 85821130368</item>
      <item>, OIB 15184785770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2037</properties:Characters>
  <properties:Lines>49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2016-01-13T08:13:00Z</dcterms:created>
  <dc:creator>Nikolina Jaguljnjak</dc:creator>
  <cp:lastModifiedBy>Tihana Martinez</cp:lastModifiedBy>
  <cp:lastPrinted>2016-01-13T11:43:00Z</cp:lastPrinted>
  <dcterms:modified xmlns:xsi="http://www.w3.org/2001/XMLSchema-instance" xsi:type="dcterms:W3CDTF">2016-01-13T11:44:00Z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