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4511" w14:paraId="7444511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686CD9">
        <w:t>648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1D03" w:rsidRPr="00C31D03">
        <w:t xml:space="preserve"> </w:t>
      </w:r>
      <w:r w:rsidR="00686CD9">
        <w:t>Leeloo drogerija jednostavno društvo s ograničenom odgovornošću za trgovinu</w:t>
      </w:r>
      <w:r w:rsidR="001C0917">
        <w:t xml:space="preserve">, </w:t>
      </w:r>
      <w:r w:rsidR="00897DF6">
        <w:t xml:space="preserve">Rakovica, Rakovica 42 B, </w:t>
      </w:r>
      <w:r w:rsidR="001C0917">
        <w:t>MBS:</w:t>
      </w:r>
      <w:r w:rsidR="00C31D03">
        <w:t xml:space="preserve"> </w:t>
      </w:r>
      <w:r w:rsidR="00686CD9">
        <w:t>080877075</w:t>
      </w:r>
      <w:r w:rsidR="001C0917">
        <w:t xml:space="preserve">, OIB: </w:t>
      </w:r>
      <w:r w:rsidR="00686CD9">
        <w:t>08907805764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686CD9">
        <w:t>648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1E11D5">
        <w:t>8.675,48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E11D5">
        <w:t>Magdalena Božičević iz Rakovice, Rakovica 42/B</w:t>
      </w:r>
      <w:r w:rsidR="00B51D17">
        <w:t>, OIB</w:t>
      </w:r>
      <w:r w:rsidR="00185F6C">
        <w:t>:</w:t>
      </w:r>
      <w:r w:rsidR="00B51D17">
        <w:t xml:space="preserve"> </w:t>
      </w:r>
      <w:r w:rsidR="001E11D5">
        <w:t>18792419156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3961FA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3961FA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921" w:rsidR="00AE0921">
      <w:r>
        <w:separator/>
      </w:r>
    </w:p>
  </w:endnote>
  <w:endnote w:id="0" w:type="continuationSeparator">
    <w:p w:rsidRDefault="00AE0921" w:rsidR="00AE0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921" w:rsidR="00AE0921">
      <w:r>
        <w:separator/>
      </w:r>
    </w:p>
  </w:footnote>
  <w:footnote w:id="0" w:type="continuationSeparator">
    <w:p w:rsidRDefault="00AE0921" w:rsidR="00AE0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3EE8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E11D5"/>
    <w:rsid w:val="001E5E08"/>
    <w:rsid w:val="00252B2F"/>
    <w:rsid w:val="00257DF6"/>
    <w:rsid w:val="002B5CD9"/>
    <w:rsid w:val="002C4144"/>
    <w:rsid w:val="002D4544"/>
    <w:rsid w:val="0038751B"/>
    <w:rsid w:val="0039456D"/>
    <w:rsid w:val="003961FA"/>
    <w:rsid w:val="003A0684"/>
    <w:rsid w:val="003C4BD3"/>
    <w:rsid w:val="003E3990"/>
    <w:rsid w:val="004226FF"/>
    <w:rsid w:val="0042270C"/>
    <w:rsid w:val="00431D22"/>
    <w:rsid w:val="0044005D"/>
    <w:rsid w:val="004B6D41"/>
    <w:rsid w:val="004F282D"/>
    <w:rsid w:val="00593EA3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97DF6"/>
    <w:rsid w:val="008A492B"/>
    <w:rsid w:val="008A524F"/>
    <w:rsid w:val="008B4C8A"/>
    <w:rsid w:val="009751CA"/>
    <w:rsid w:val="009D697C"/>
    <w:rsid w:val="009F6FD9"/>
    <w:rsid w:val="00A12401"/>
    <w:rsid w:val="00A165D2"/>
    <w:rsid w:val="00A40BA6"/>
    <w:rsid w:val="00A70C94"/>
    <w:rsid w:val="00AE0921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B1145"/>
    <w:rsid w:val="00DD01C2"/>
    <w:rsid w:val="00E1588A"/>
    <w:rsid w:val="00E2385C"/>
    <w:rsid w:val="00E2720F"/>
    <w:rsid w:val="00EA51AA"/>
    <w:rsid w:val="00F016FE"/>
    <w:rsid w:val="00F143C3"/>
    <w:rsid w:val="00F723AC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033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EE8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EE8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EE8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033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EE8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EE8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EE8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Leeloo drogerija j.d.o.o. zastupanog po punomoćniku Magdalena Božičević</izvorni_sadrzaj>
    <derivirana_varijabla naziv="DomainObject.Predmet.ProtustrankaFormated_1">  Leeloo drogerija j.d.o.o. zastupanog po punomoćniku Magdalena Božičević</derivirana_varijabla>
  </DomainObject.Predmet.ProtustrankaFormated>
  <DomainObject.Predmet.ProtustrankaFormatedOIB>
    <izvorni_sadrzaj>  Leeloo drogerija j.d.o.o., OIB 08907805764 zastupanog po punomoćniku Magdalena Božičević</izvorni_sadrzaj>
    <derivirana_varijabla naziv="DomainObject.Predmet.ProtustrankaFormatedOIB_1">  Leeloo drogerija j.d.o.o., OIB 08907805764 zastupanog po punomoćniku Magdalena Božičević</derivirana_varijabla>
  </DomainObject.Predmet.ProtustrankaFormatedOIB>
  <DomainObject.Predmet.ProtustrankaFormatedWithAdress>
    <izvorni_sadrzaj> Leeloo drogerija j.d.o.o., Rakovica 42/B, 47245 Rakovica zastupanog po punomoćniku Magdalena Božičević</izvorni_sadrzaj>
    <derivirana_varijabla naziv="DomainObject.Predmet.ProtustrankaFormatedWithAdress_1"> Leeloo drogerija j.d.o.o., Rakovica 42/B, 47245 Rakovica zastupanog po punomoćniku Magdalena Božičević</derivirana_varijabla>
  </DomainObject.Predmet.ProtustrankaFormatedWithAdress>
  <DomainObject.Predmet.ProtustrankaFormatedWithAdressOIB>
    <izvorni_sadrzaj> Leeloo drogerija j.d.o.o., OIB 08907805764, Rakovica 42/B, 47245 Rakovica zastupanog po punomoćniku Magdalena Božičević</izvorni_sadrzaj>
    <derivirana_varijabla naziv="DomainObject.Predmet.ProtustrankaFormatedWithAdressOIB_1"> Leeloo drogerija j.d.o.o., OIB 08907805764, Rakovica 42/B, 47245 Rakovica zastupanog po punomoćniku Magdalena Božičević</derivirana_varijabla>
  </DomainObject.Predmet.ProtustrankaFormatedWithAdressOIB>
  <DomainObject.Predmet.ProtustrankaWithAdress>
    <izvorni_sadrzaj>Leeloo drogerija j.d.o.o. Rakovica 42/B, 47245 Rakovica</izvorni_sadrzaj>
    <derivirana_varijabla naziv="DomainObject.Predmet.ProtustrankaWithAdress_1">Leeloo drogerija j.d.o.o. Rakovica 42/B, 47245 Rakovica</derivirana_varijabla>
  </DomainObject.Predmet.ProtustrankaWithAdress>
  <DomainObject.Predmet.ProtustrankaWithAdressOIB>
    <izvorni_sadrzaj>Leeloo drogerija j.d.o.o., OIB 08907805764, Rakovica 42/B, 47245 Rakovica</izvorni_sadrzaj>
    <derivirana_varijabla naziv="DomainObject.Predmet.ProtustrankaWithAdressOIB_1">Leeloo drogerija j.d.o.o., OIB 08907805764, Rakovica 42/B, 47245 Rakovica</derivirana_varijabla>
  </DomainObject.Predmet.ProtustrankaWithAdressOIB>
  <DomainObject.Predmet.ProtustrankaNazivFormated>
    <izvorni_sadrzaj>Leeloo drogerija j.d.o.o.</izvorni_sadrzaj>
    <derivirana_varijabla naziv="DomainObject.Predmet.ProtustrankaNazivFormated_1">Leeloo drogerija j.d.o.o.</derivirana_varijabla>
  </DomainObject.Predmet.ProtustrankaNazivFormated>
  <DomainObject.Predmet.ProtustrankaNazivFormatedOIB>
    <izvorni_sadrzaj>Leeloo drogerija j.d.o.o., OIB 08907805764</izvorni_sadrzaj>
    <derivirana_varijabla naziv="DomainObject.Predmet.ProtustrankaNazivFormatedOIB_1">Leeloo drogerija j.d.o.o., OIB 08907805764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Leeloo drogerija j.d.o.o. zastupanog po punomoćniku Magdalena Božičević</item>
    </izvorni_sadrzaj>
    <derivirana_varijabla naziv="DomainObject.Predmet.ProtuStrankaListFormated_1">
      <item>Leeloo drogerija j.d.o.o. zastupanog po punomoćniku Magdalena Božičević</item>
    </derivirana_varijabla>
  </DomainObject.Predmet.ProtuStrankaListFormated>
  <DomainObject.Predmet.ProtuStrankaListFormatedOIB>
    <izvorni_sadrzaj>
      <item>Leeloo drogerija j.d.o.o., OIB 08907805764 zastupanog po punomoćniku Magdalena Božičević</item>
    </izvorni_sadrzaj>
    <derivirana_varijabla naziv="DomainObject.Predmet.ProtuStrankaListFormatedOIB_1">
      <item>Leeloo drogerija j.d.o.o., OIB 08907805764 zastupanog po punomoćniku Magdalena Božičević</item>
    </derivirana_varijabla>
  </DomainObject.Predmet.ProtuStrankaListFormatedOIB>
  <DomainObject.Predmet.ProtuStrankaListFormatedWithAdress>
    <izvorni_sadrzaj>
      <item>Leeloo drogerija j.d.o.o., Rakovica 42/B, 47245 Rakovica zastupanog po punomoćniku Magdalena Božičević</item>
    </izvorni_sadrzaj>
    <derivirana_varijabla naziv="DomainObject.Predmet.ProtuStrankaListFormatedWithAdress_1">
      <item>Leeloo drogerija j.d.o.o., Rakovica 42/B, 47245 Rakovica zastupanog po punomoćniku Magdalena Božičević</item>
    </derivirana_varijabla>
  </DomainObject.Predmet.ProtuStrankaListFormatedWithAdress>
  <DomainObject.Predmet.ProtuStrankaListFormatedWithAdressOIB>
    <izvorni_sadrzaj>
      <item>Leeloo drogerija j.d.o.o., OIB 08907805764, Rakovica 42/B, 47245 Rakovica zastupanog po punomoćniku Magdalena Božičević</item>
    </izvorni_sadrzaj>
    <derivirana_varijabla naziv="DomainObject.Predmet.ProtuStrankaListFormatedWithAdressOIB_1">
      <item>Leeloo drogerija j.d.o.o., OIB 08907805764, Rakovica 42/B, 47245 Rakovica zastupanog po punomoćniku Magdalena Božičević</item>
    </derivirana_varijabla>
  </DomainObject.Predmet.ProtuStrankaListFormatedWithAdressOIB>
  <DomainObject.Predmet.ProtuStrankaListNazivFormated>
    <izvorni_sadrzaj>
      <item>Leeloo drogerija j.d.o.o.</item>
    </izvorni_sadrzaj>
    <derivirana_varijabla naziv="DomainObject.Predmet.ProtuStrankaListNazivFormated_1">
      <item>Leeloo drogerija j.d.o.o.</item>
    </derivirana_varijabla>
  </DomainObject.Predmet.ProtuStrankaListNazivFormated>
  <DomainObject.Predmet.ProtuStrankaListNazivFormatedOIB>
    <izvorni_sadrzaj>
      <item>Leeloo drogerija j.d.o.o., OIB 08907805764</item>
    </izvorni_sadrzaj>
    <derivirana_varijabla naziv="DomainObject.Predmet.ProtuStrankaListNazivFormatedOIB_1">
      <item>Leeloo drogerija j.d.o.o., OIB 08907805764</item>
    </derivirana_varijabla>
  </DomainObject.Predmet.ProtuStrankaListNazivFormatedOIB>
  <DomainObject.Predmet.OstaliListFormated>
    <izvorni_sadrzaj>
      <item>Magdalena Božičević punomoćnik sudionika u postupku Leeloo drogerija j.d.o.o.</item>
    </izvorni_sadrzaj>
    <derivirana_varijabla naziv="DomainObject.Predmet.OstaliListFormated_1">
      <item>Magdalena Božičević punomoćnik sudionika u postupku Leeloo drogerija j.d.o.o.</item>
    </derivirana_varijabla>
  </DomainObject.Predmet.OstaliListFormated>
  <DomainObject.Predmet.OstaliListFormatedOIB>
    <izvorni_sadrzaj>
      <item>Magdalena Božičević, OIB 18792419156 punomoćnik sudionika u postupku Leeloo drogerija j.d.o.o.</item>
    </izvorni_sadrzaj>
    <derivirana_varijabla naziv="DomainObject.Predmet.OstaliListFormatedOIB_1">
      <item>Magdalena Božičević, OIB 18792419156 punomoćnik sudionika u postupku Leeloo drogerija j.d.o.o.</item>
    </derivirana_varijabla>
  </DomainObject.Predmet.OstaliListFormatedOIB>
  <DomainObject.Predmet.OstaliListFormatedWithAdress>
    <izvorni_sadrzaj>
      <item>Magdalena Božičević, Rakovica 42/B, 47245 Rakovica punomoćnik sudionika u postupku Leeloo drogerija j.d.o.o.</item>
    </izvorni_sadrzaj>
    <derivirana_varijabla naziv="DomainObject.Predmet.OstaliListFormatedWithAdress_1">
      <item>Magdalena Božičević, Rakovica 42/B, 47245 Rakovica punomoćnik sudionika u postupku Leeloo drogerija j.d.o.o.</item>
    </derivirana_varijabla>
  </DomainObject.Predmet.OstaliListFormatedWithAdress>
  <DomainObject.Predmet.OstaliListFormatedWithAdressOIB>
    <izvorni_sadrzaj>
      <item>Magdalena Božičević, OIB 18792419156, Rakovica 42/B, 47245 Rakovica punomoćnik sudionika u postupku Leeloo drogerija j.d.o.o.</item>
    </izvorni_sadrzaj>
    <derivirana_varijabla naziv="DomainObject.Predmet.OstaliListFormatedWithAdressOIB_1">
      <item>Magdalena Božičević, OIB 18792419156, Rakovica 42/B, 47245 Rakovica punomoćnik sudionika u postupku Leeloo drogerija j.d.o.o.</item>
    </derivirana_varijabla>
  </DomainObject.Predmet.OstaliListFormatedWithAdressOIB>
  <DomainObject.Predmet.OstaliListNazivFormated>
    <izvorni_sadrzaj>
      <item>Magdalena Božičević</item>
    </izvorni_sadrzaj>
    <derivirana_varijabla naziv="DomainObject.Predmet.OstaliListNazivFormated_1">
      <item>Magdalena Božičević</item>
    </derivirana_varijabla>
  </DomainObject.Predmet.OstaliListNazivFormated>
  <DomainObject.Predmet.OstaliListNazivFormatedOIB>
    <izvorni_sadrzaj>
      <item>Magdalena Božičević, OIB 18792419156</item>
    </izvorni_sadrzaj>
    <derivirana_varijabla naziv="DomainObject.Predmet.OstaliListNazivFormatedOIB_1">
      <item>Magdalena Božičević, OIB 18792419156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Leeloo drogerija j.d.o.o.</izvorni_sadrzaj>
    <derivirana_varijabla naziv="DomainObject.Predmet.ProtustrankaIDrugi_1">Leeloo drogerija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Leeloo drogerija j.d.o.o., OIB 08907805764, Rakovica 42/B, 47245 Rakovica</izvorni_sadrzaj>
    <derivirana_varijabla naziv="DomainObject.Predmet.ProtustrankaIDrugiAdressOIB_1">Leeloo drogerija j.d.o.o., OIB 08907805764, Rakovica 42/B,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Leeloo drogerija j.d.o.o.</item>
      <item>Fina, regionalni centar Zagreb, podružnica Karlovac</item>
      <item>Magdalena Božičević</item>
    </izvorni_sadrzaj>
    <derivirana_varijabla naziv="DomainObject.Predmet.SudioniciListNaziv_1">
      <item>Leeloo drogerija j.d.o.o.</item>
      <item>Fina, regionalni centar Zagreb, podružnica Karlovac</item>
      <item>Magdalena Božičević</item>
    </derivirana_varijabla>
  </DomainObject.Predmet.SudioniciListNaziv>
  <DomainObject.Predmet.SudioniciListAdressOIB>
    <izvorni_sadrzaj>
      <item>Leeloo drogerija j.d.o.o., OIB 08907805764, Rakovica 42/B,47245 Rakovica</item>
      <item>Fina, regionalni centar Zagreb, podružnica Karlovac, OIB 85821130368, Vitezovićeva 1,47000 Karlovac</item>
      <item>Magdalena Božičević, OIB 18792419156, Rakovica 42/B,47245 Rakovica</item>
    </izvorni_sadrzaj>
    <derivirana_varijabla naziv="DomainObject.Predmet.SudioniciListAdressOIB_1">
      <item>Leeloo drogerija j.d.o.o., OIB 08907805764, Rakovica 42/B,47245 Rakovica</item>
      <item>Fina, regionalni centar Zagreb, podružnica Karlovac, OIB 85821130368, Vitezovićeva 1,47000 Karlovac</item>
      <item>Magdalena Božičević, OIB 18792419156, Rakovica 42/B,47245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08907805764</item>
      <item>, OIB 85821130368</item>
      <item>, OIB 18792419156</item>
    </izvorni_sadrzaj>
    <derivirana_varijabla naziv="DomainObject.Predmet.SudioniciListNazivOIB_1">
      <item>, OIB 08907805764</item>
      <item>, OIB 85821130368</item>
      <item>, OIB 18792419156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307</properties:Words>
  <properties:Characters>1757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2016-06-20T07:28:00Z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