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f75b" w14:paraId="52df75b" w:rsidRDefault="00A978A2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656C74">
        <w:rPr>
          <w:rFonts w:cs="Times New Roman" w:eastAsia="Times New Roman"/>
          <w:lang w:eastAsia="hr-HR"/>
        </w:rPr>
        <w:t>Republika Hrvatska, Ministarstvo financija, Porezna uprava, Područni ured Zagreb, OIB: 18683136487, koju zastupa Županijsko državno odvjetništvo u Zagrebu</w:t>
      </w:r>
      <w:r w:rsidRPr="00905680">
        <w:rPr>
          <w:rFonts w:cs="Times New Roman" w:eastAsia="Times New Roman"/>
          <w:lang w:eastAsia="hr-HR"/>
        </w:rPr>
        <w:t xml:space="preserve">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656C74">
        <w:rPr>
          <w:rFonts w:cs="Times New Roman" w:eastAsia="Times New Roman"/>
          <w:lang w:eastAsia="hr-HR"/>
        </w:rPr>
        <w:t>OMNI CENTAR d.o.o., Zagreb, Županova 14, OIB: 21604341973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B443F">
        <w:rPr>
          <w:rFonts w:cs="Times New Roman" w:eastAsia="Times New Roman"/>
          <w:lang w:eastAsia="hr-HR"/>
        </w:rPr>
        <w:t>1</w:t>
      </w:r>
      <w:r w:rsidR="00656C74">
        <w:rPr>
          <w:rFonts w:cs="Times New Roman" w:eastAsia="Times New Roman"/>
          <w:lang w:eastAsia="hr-HR"/>
        </w:rPr>
        <w:t>4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56C74">
        <w:rPr>
          <w:rFonts w:cs="Times New Roman" w:eastAsia="Times New Roman"/>
          <w:lang w:eastAsia="hr-HR"/>
        </w:rPr>
        <w:t>OMNI CENTAR d.o.o., Zagreb, Županova 14, OIB: 21604341973,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</w:t>
      </w:r>
      <w:r w:rsidR="00656C74">
        <w:rPr>
          <w:rFonts w:cs="Times New Roman" w:eastAsia="Times New Roman"/>
          <w:lang w:eastAsia="hr-HR"/>
        </w:rPr>
        <w:t>stečajnog postupka u iznosu od 3</w:t>
      </w:r>
      <w:r w:rsidRPr="00905680">
        <w:rPr>
          <w:rFonts w:cs="Times New Roman" w:eastAsia="Times New Roman"/>
          <w:lang w:eastAsia="hr-HR"/>
        </w:rPr>
        <w:t xml:space="preserve">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56C74">
        <w:rPr>
          <w:rFonts w:cs="Times New Roman" w:eastAsia="Times New Roman"/>
          <w:color w:val="000000"/>
          <w:lang w:eastAsia="hr-HR"/>
        </w:rPr>
        <w:t>5866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4610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094610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</w:t>
      </w:r>
      <w:r w:rsidR="00656C74">
        <w:rPr>
          <w:rFonts w:cs="Times New Roman" w:eastAsia="Times New Roman"/>
          <w:lang w:eastAsia="hr-HR"/>
        </w:rPr>
        <w:t>zahtjev za provedbu skraćenog stečajn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56C74">
        <w:rPr>
          <w:rFonts w:cs="Times New Roman" w:eastAsia="Times New Roman"/>
          <w:lang w:eastAsia="hr-HR"/>
        </w:rPr>
        <w:t xml:space="preserve">OMNI CENTAR d.o.o., Zagreb, Županova 14, OIB: 21604341973, povodom kojeg zahtjeva su pozvani vjerovnici na podnošenje prijedloga za otvaranje stečajnog postupka oglasom od 30. prosinca 2015. 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Hrvatska, Ministarstvo financija, Porezna uprava, Područni ured Zagreb, podnijela je prijedlog za otvaranje stečajnog postupka navodeći da je dužnik registriran kao vlasnik vozila iz 2000. i 2003. godine.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Povodom tog prijedloga obustavljen je skraćeni stečajni postupak te je ovosudnim rješenjem poslovni broj St-5866/16 od 10. siječnja 2017. pokrenut prethodni postupak, te je rješenjem od 2. veljače 2017. imenovan privremeni stečajni upravitelj Ante Gabelica.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izvješća privremenog stečajno upravitelja proizlazi da imovina stečajnog dužnika nije dostatna za pokriće troškova stečajnog postupka. 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656C74">
        <w:rPr>
          <w:rFonts w:cs="Times New Roman" w:eastAsia="Times New Roman"/>
          <w:lang w:eastAsia="hr-HR"/>
        </w:rPr>
        <w:t>12</w:t>
      </w:r>
      <w:r w:rsidR="005D0BDA">
        <w:rPr>
          <w:rFonts w:cs="Times New Roman" w:eastAsia="Times New Roman"/>
          <w:lang w:eastAsia="hr-HR"/>
        </w:rPr>
        <w:t>. siječnja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094610">
        <w:rPr>
          <w:rFonts w:cs="Times New Roman" w:eastAsia="Times New Roman"/>
          <w:lang w:eastAsia="hr-HR"/>
        </w:rPr>
        <w:t>1. rujna 2015</w:t>
      </w:r>
      <w:r w:rsidR="0084534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ima neizvršene osnove za plaćanje u neprekinutom razdoblju od </w:t>
      </w:r>
      <w:r w:rsidR="00656C74">
        <w:rPr>
          <w:rFonts w:cs="Times New Roman" w:eastAsia="Times New Roman"/>
          <w:lang w:eastAsia="hr-HR"/>
        </w:rPr>
        <w:t>1775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656C74">
        <w:rPr>
          <w:rFonts w:cs="Times New Roman" w:eastAsia="Times New Roman"/>
          <w:lang w:eastAsia="hr-HR"/>
        </w:rPr>
        <w:t>344.690,78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656C74">
        <w:rPr>
          <w:rFonts w:cs="Times New Roman" w:eastAsia="Times New Roman"/>
          <w:lang w:eastAsia="hr-HR"/>
        </w:rPr>
        <w:t>22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22CE6" w:rsidP="00905680" w:rsidR="00822C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656C74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</w:t>
      </w:r>
      <w:r w:rsidR="003C6F97">
        <w:rPr>
          <w:rFonts w:cs="Times New Roman" w:eastAsia="Times New Roman"/>
          <w:lang w:eastAsia="hr-HR"/>
        </w:rPr>
        <w:t xml:space="preserve">dovoljna za namirenje troškova stečajnog postupka, </w:t>
      </w:r>
      <w:r>
        <w:rPr>
          <w:rFonts w:cs="Times New Roman" w:eastAsia="Times New Roman"/>
          <w:lang w:eastAsia="hr-HR"/>
        </w:rPr>
        <w:t>sud je</w:t>
      </w:r>
      <w:r w:rsidR="003C6F97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B443F">
        <w:rPr>
          <w:rFonts w:cs="Times New Roman" w:eastAsia="Times New Roman"/>
          <w:lang w:eastAsia="hr-HR"/>
        </w:rPr>
        <w:t>1</w:t>
      </w:r>
      <w:r w:rsidR="00656C74">
        <w:rPr>
          <w:rFonts w:cs="Times New Roman" w:eastAsia="Times New Roman"/>
          <w:lang w:eastAsia="hr-HR"/>
        </w:rPr>
        <w:t>4</w:t>
      </w:r>
      <w:r w:rsidR="00706C58">
        <w:rPr>
          <w:rFonts w:cs="Times New Roman" w:eastAsia="Times New Roman"/>
          <w:lang w:eastAsia="hr-HR"/>
        </w:rPr>
        <w:t>. ožujka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656C74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A978A2">
        <w:rPr>
          <w:rFonts w:cs="Times New Roman" w:eastAsia="Times New Roman"/>
          <w:lang w:eastAsia="hr-HR"/>
        </w:rPr>
        <w:t>,v.r.</w:t>
      </w:r>
    </w:p>
    <w:p w:rsidRDefault="00A978A2" w:rsidP="00656C74" w:rsidR="00A978A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78A2" w:rsidP="00656C74" w:rsidR="00A978A2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Draženka Prpić</w:t>
      </w:r>
    </w:p>
    <w:p w:rsidRDefault="00656C74" w:rsidP="00656C74" w:rsidR="00656C74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804" w:rsidP="00537B78" w:rsidR="00143804">
      <w:r>
        <w:separator/>
      </w:r>
    </w:p>
  </w:endnote>
  <w:endnote w:id="0" w:type="continuationSeparator">
    <w:p w:rsidRDefault="00143804" w:rsidP="00537B78" w:rsidR="00143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804" w:rsidP="00537B78" w:rsidR="00143804">
      <w:r>
        <w:separator/>
      </w:r>
    </w:p>
  </w:footnote>
  <w:footnote w:id="0" w:type="continuationSeparator">
    <w:p w:rsidRDefault="00143804" w:rsidP="00537B78" w:rsidR="001438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8A2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56C74">
      <w:t>5866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804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74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8A2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5866</izvorni_sadrzaj>
    <derivirana_varijabla naziv="DomainObject.Predmet.Broj_1">5866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St-5866/2016</izvorni_sadrzaj>
    <derivirana_varijabla naziv="DomainObject.Predmet.OznakaBroj_1">St-5866/2016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 CENTAR d.o.o. zastupanog po punomoćniku Hrvoje Drkelić</izvorni_sadrzaj>
    <derivirana_varijabla naziv="DomainObject.Predmet.ProtustrankaFormated_1">  OMNI CENTAR d.o.o. zastupanog po punomoćniku Hrvoje Drkelić</derivirana_varijabla>
  </DomainObject.Predmet.ProtustrankaFormated>
  <DomainObject.Predmet.ProtustrankaFormatedOIB>
    <izvorni_sadrzaj>  OMNI CENTAR d.o.o., OIB 21604341973 zastupanog po punomoćniku Hrvoje Drkelić</izvorni_sadrzaj>
    <derivirana_varijabla naziv="DomainObject.Predmet.ProtustrankaFormatedOIB_1">  OMNI CENTAR d.o.o., OIB 21604341973 zastupanog po punomoćniku Hrvoje Drkelić</derivirana_varijabla>
  </DomainObject.Predmet.ProtustrankaFormatedOIB>
  <DomainObject.Predmet.ProtustrankaFormatedWithAdress>
    <izvorni_sadrzaj> OMNI CENTAR d.o.o., Županova 14, 10000 Zagreb zastupanog po punomoćniku Hrvoje Drkelić</izvorni_sadrzaj>
    <derivirana_varijabla naziv="DomainObject.Predmet.ProtustrankaFormatedWithAdress_1"> OMNI CENTAR d.o.o., Županova 14, 10000 Zagreb zastupanog po punomoćniku Hrvoje Drkelić</derivirana_varijabla>
  </DomainObject.Predmet.ProtustrankaFormatedWithAdress>
  <DomainObject.Predmet.ProtustrankaFormatedWithAdressOIB>
    <izvorni_sadrzaj> OMNI CENTAR d.o.o., OIB 21604341973, Županova 14, 10000 Zagreb zastupanog po punomoćniku Hrvoje Drkelić</izvorni_sadrzaj>
    <derivirana_varijabla naziv="DomainObject.Predmet.ProtustrankaFormatedWithAdressOIB_1"> OMNI CENTAR d.o.o., OIB 21604341973, Županova 14, 10000 Zagreb zastupanog po punomoćniku Hrvoje Drkelić</derivirana_varijabla>
  </DomainObject.Predmet.ProtustrankaFormatedWithAdressOIB>
  <DomainObject.Predmet.ProtustrankaWithAdress>
    <izvorni_sadrzaj>OMNI CENTAR d.o.o. Županova 14, 10000 Zagreb</izvorni_sadrzaj>
    <derivirana_varijabla naziv="DomainObject.Predmet.ProtustrankaWithAdress_1">OMNI CENTAR d.o.o. Županova 14, 10000 Zagreb</derivirana_varijabla>
  </DomainObject.Predmet.ProtustrankaWithAdress>
  <DomainObject.Predmet.ProtustrankaWithAdressOIB>
    <izvorni_sadrzaj>OMNI CENTAR d.o.o., OIB 21604341973, Županova 14, 10000 Zagreb</izvorni_sadrzaj>
    <derivirana_varijabla naziv="DomainObject.Predmet.ProtustrankaWithAdressOIB_1">OMNI CENTAR d.o.o., OIB 21604341973, Županova 14, 10000 Zagreb</derivirana_varijabla>
  </DomainObject.Predmet.ProtustrankaWithAdressOIB>
  <DomainObject.Predmet.ProtustrankaNazivFormated>
    <izvorni_sadrzaj>OMNI CENTAR d.o.o.</izvorni_sadrzaj>
    <derivirana_varijabla naziv="DomainObject.Predmet.ProtustrankaNazivFormated_1">OMNI CENTAR d.o.o.</derivirana_varijabla>
  </DomainObject.Predmet.ProtustrankaNazivFormated>
  <DomainObject.Predmet.ProtustrankaNazivFormatedOIB>
    <izvorni_sadrzaj>OMNI CENTAR d.o.o., OIB 21604341973</izvorni_sadrzaj>
    <derivirana_varijabla naziv="DomainObject.Predmet.ProtustrankaNazivFormatedOIB_1">OMNI CENTAR d.o.o., OIB 21604341973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RH, Porezna uprava, Područni ured Zagreb Av. Dubrovnik 32,10000 Zagreb</izvorni_sadrzaj>
    <derivirana_varijabla naziv="DomainObject.Predmet.StrankaWithAdress_1">FINA Regionalni centar Zagreb Trg svibanjskih žrtava 1995. 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OMNI CENTAR d.o.o. zastupanog po punomoćniku Hrvoje Drkelić</item>
    </izvorni_sadrzaj>
    <derivirana_varijabla naziv="DomainObject.Predmet.ProtuStrankaListFormated_1">
      <item>OMNI CENTAR d.o.o. zastupanog po punomoćniku Hrvoje Drkelić</item>
    </derivirana_varijabla>
  </DomainObject.Predmet.ProtuStrankaListFormated>
  <DomainObject.Predmet.ProtuStrankaListFormatedOIB>
    <izvorni_sadrzaj>
      <item>OMNI CENTAR d.o.o., OIB 21604341973 zastupanog po punomoćniku Hrvoje Drkelić</item>
    </izvorni_sadrzaj>
    <derivirana_varijabla naziv="DomainObject.Predmet.ProtuStrankaListFormatedOIB_1">
      <item>OMNI CENTAR d.o.o., OIB 21604341973 zastupanog po punomoćniku Hrvoje Drkelić</item>
    </derivirana_varijabla>
  </DomainObject.Predmet.ProtuStrankaListFormatedOIB>
  <DomainObject.Predmet.ProtuStrankaListFormatedWithAdress>
    <izvorni_sadrzaj>
      <item>OMNI CENTAR d.o.o., Županova 14, 10000 Zagreb zastupanog po punomoćniku Hrvoje Drkelić</item>
    </izvorni_sadrzaj>
    <derivirana_varijabla naziv="DomainObject.Predmet.ProtuStrankaListFormatedWithAdress_1">
      <item>OMNI CENTAR d.o.o., Županova 14, 10000 Zagreb zastupanog po punomoćniku Hrvoje Drkelić</item>
    </derivirana_varijabla>
  </DomainObject.Predmet.ProtuStrankaListFormatedWithAdress>
  <DomainObject.Predmet.ProtuStrankaListFormatedWithAdressOIB>
    <izvorni_sadrzaj>
      <item>OMNI CENTAR d.o.o., OIB 21604341973, Županova 14, 10000 Zagreb zastupanog po punomoćniku Hrvoje Drkelić</item>
    </izvorni_sadrzaj>
    <derivirana_varijabla naziv="DomainObject.Predmet.ProtuStrankaListFormatedWithAdressOIB_1">
      <item>OMNI CENTAR d.o.o., OIB 21604341973, Županova 14, 10000 Zagreb zastupanog po punomoćniku Hrvoje Drkelić</item>
    </derivirana_varijabla>
  </DomainObject.Predmet.ProtuStrankaListFormatedWithAdressOIB>
  <DomainObject.Predmet.ProtuStrankaListNazivFormated>
    <izvorni_sadrzaj>
      <item>OMNI CENTAR d.o.o.</item>
    </izvorni_sadrzaj>
    <derivirana_varijabla naziv="DomainObject.Predmet.ProtuStrankaListNazivFormated_1">
      <item>OMNI CENTAR d.o.o.</item>
    </derivirana_varijabla>
  </DomainObject.Predmet.ProtuStrankaListNazivFormated>
  <DomainObject.Predmet.ProtuStrankaListNazivFormatedOIB>
    <izvorni_sadrzaj>
      <item>OMNI CENTAR d.o.o., OIB 21604341973</item>
    </izvorni_sadrzaj>
    <derivirana_varijabla naziv="DomainObject.Predmet.ProtuStrankaListNazivFormatedOIB_1">
      <item>OMNI CENTAR d.o.o., OIB 21604341973</item>
    </derivirana_varijabla>
  </DomainObject.Predmet.ProtuStrankaListNazivFormatedOIB>
  <DomainObject.Predmet.OstaliListFormated>
    <izvorni_sadrzaj>
      <item>Županijsko državno odvjetništvo u Zagrebu punomoćnik sudionika u postupku Ministarstvo financija RH, Porezna uprava, Područni ured Zagreb</item>
      <item>Hrvoje Drkelić punomoćnik sudionika u postupku OMNI CENTAR d.o.o.</item>
    </izvorni_sadrzaj>
    <derivirana_varijabla naziv="DomainObject.Predmet.OstaliListFormated_1">
      <item>Županijsko državno odvjetništvo u Zagrebu punomoćnik sudionika u postupku Ministarstvo financija RH, Porezna uprava, Područni ured Zagreb</item>
      <item>Hrvoje Drkelić punomoćnik sudionika u postupku OMNI CENTAR d.o.o.</item>
    </derivirana_varijabla>
  </DomainObject.Predmet.OstaliListFormated>
  <DomainObject.Predmet.OstaliListFormatedOIB>
    <izvorni_sadrzaj>
      <item>Županijsko državno odvjetništvo u Zagrebu, OIB 16488001145 punomoćnik sudionika u postupku Ministarstvo financija RH, Porezna uprava, Područni ured Zagreb</item>
      <item>Hrvoje Drkelić, OIB 98787168889 punomoćnik sudionika u postupku OMNI CENTAR d.o.o.</item>
    </izvorni_sadrzaj>
    <derivirana_varijabla naziv="DomainObject.Predmet.OstaliListFormatedOIB_1">
      <item>Županijsko državno odvjetništvo u Zagrebu, OIB 16488001145 punomoćnik sudionika u postupku Ministarstvo financija RH, Porezna uprava, Područni ured Zagreb</item>
      <item>Hrvoje Drkelić, OIB 98787168889 punomoćnik sudionika u postupku OMNI CENTAR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Ministarstvo financija RH, Porezna uprava, Područni ured Zagreb</item>
      <item>Hrvoje Drkelić, Županova Ulica 18, 10000 Zagreb punomoćnik sudionika u postupku OMNI CENTAR d.o.o.</item>
    </izvorni_sadrzaj>
    <derivirana_varijabla naziv="DomainObject.Predmet.OstaliListFormatedWithAdress_1">
      <item>Županijsko državno odvjetništvo u Zagrebu, Savska cesta 41, 10000 Zagreb punomoćnik sudionika u postupku Ministarstvo financija RH, Porezna uprava, Područni ured Zagreb</item>
      <item>Hrvoje Drkelić, Županova Ulica 18, 10000 Zagreb punomoćnik sudionika u postupku OMNI CENTAR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Ministarstvo financija RH, Porezna uprava, Područni ured Zagreb</item>
      <item>Hrvoje Drkelić, OIB 98787168889, Županova Ulica 18, 10000 Zagreb punomoćnik sudionika u postupku OMNI CENTAR d.o.o.</item>
    </izvorni_sadrzaj>
    <derivirana_varijabla naziv="DomainObject.Predmet.OstaliListFormatedWithAdressOIB_1">
      <item>Županijsko državno odvjetništvo u Zagrebu, OIB 16488001145, Savska cesta 41, 10000 Zagreb punomoćnik sudionika u postupku Ministarstvo financija RH, Porezna uprava, Područni ured Zagreb</item>
      <item>Hrvoje Drkelić, OIB 98787168889, Županova Ulica 18, 10000 Zagreb punomoćnik sudionika u postupku OMNI CENTAR d.o.o.</item>
    </derivirana_varijabla>
  </DomainObject.Predmet.OstaliListFormatedWithAdressOIB>
  <DomainObject.Predmet.OstaliListNazivFormated>
    <izvorni_sadrzaj>
      <item>Županijsko državno odvjetništvo u Zagrebu</item>
      <item>Hrvoje Drkelić</item>
    </izvorni_sadrzaj>
    <derivirana_varijabla naziv="DomainObject.Predmet.OstaliListNazivFormated_1">
      <item>Županijsko državno odvjetništvo u Zagrebu</item>
      <item>Hrvoje Drkelić</item>
    </derivirana_varijabla>
  </DomainObject.Predmet.OstaliListNazivFormated>
  <DomainObject.Predmet.OstaliListNazivFormatedOIB>
    <izvorni_sadrzaj>
      <item>Županijsko državno odvjetništvo u Zagrebu, OIB 16488001145</item>
      <item>Hrvoje Drkelić, OIB 98787168889</item>
    </izvorni_sadrzaj>
    <derivirana_varijabla naziv="DomainObject.Predmet.OstaliListNazivFormatedOIB_1">
      <item>Županijsko državno odvjetništvo u Zagrebu, OIB 16488001145</item>
      <item>Hrvoje Drkelić, OIB 98787168889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OMNI CENTAR d.o.o.</izvorni_sadrzaj>
    <derivirana_varijabla naziv="DomainObject.Predmet.ProtustrankaIDrugi_1">OMNI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OMNI CENTAR d.o.o., OIB 21604341973, Županova 14, 10000 Zagreb</izvorni_sadrzaj>
    <derivirana_varijabla naziv="DomainObject.Predmet.ProtustrankaIDrugiAdressOIB_1">OMNI CENTAR d.o.o., OIB 21604341973, Županova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 CENTAR d.o.o.</item>
      <item>Ministarstvo financija RH, Porezna uprava, Područni ured Zagreb</item>
      <item>Županijsko državno odvjetništvo u Zagrebu</item>
      <item>Hrvoje Drkelić</item>
    </izvorni_sadrzaj>
    <derivirana_varijabla naziv="DomainObject.Predmet.SudioniciListNaziv_1">
      <item>FINA Regionalni centar Zagreb</item>
      <item>OMNI CENTAR d.o.o.</item>
      <item>Ministarstvo financija RH, Porezna uprava, Područni ured Zagreb</item>
      <item>Županijsko državno odvjetništvo u Zagrebu</item>
      <item>Hrvoje Drkelić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OMNI CENTAR d.o.o., OIB 21604341973, Županova 14,10000 Zagreb</item>
      <item>Ministarstvo financija RH, Porezna uprava, Područni ured Zagreb, OIB 18683136487, Av. Dubrovnik 32,10000 Zagreb</item>
      <item>Županijsko državno odvjetništvo u Zagrebu, OIB 16488001145, Savska cesta 41,10000 Zagreb</item>
      <item>Hrvoje Drkelić, OIB 98787168889, Županova Ulica 18,10000 Zagreb</item>
    </izvorni_sadrzaj>
    <derivirana_varijabla naziv="DomainObject.Predmet.SudioniciListAdressOIB_1">
      <item>FINA Regionalni centar Zagreb, OIB 85821130368, Trg svibanjskih žrtava 1995. 1,10000 Zagreb</item>
      <item>OMNI CENTAR d.o.o., OIB 21604341973, Županova 14,10000 Zagreb</item>
      <item>Ministarstvo financija RH, Porezna uprava, Područni ured Zagreb, OIB 18683136487, Av. Dubrovnik 32,10000 Zagreb</item>
      <item>Županijsko državno odvjetništvo u Zagrebu, OIB 16488001145, Savska cesta 41,10000 Zagreb</item>
      <item>Hrvoje Drkelić, OIB 98787168889, Županova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32360-2B4F-4854-BD24-CD00D04EB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2693</properties:Characters>
  <properties:Lines>80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2017-03-14T13:17:00Z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2017-03-14T13:16:00Z</cp:lastPrinted>
  <dcterms:modified xmlns:xsi="http://www.w3.org/2001/XMLSchema-instance" xsi:type="dcterms:W3CDTF">2017-03-14T13:19:00Z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