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add6" w14:paraId="e0badd6" w:rsidRDefault="00570F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70FB6" w:rsidP="00570FB6" w:rsidR="00AE649C">
      <w:pPr>
        <w:pStyle w:val="NormaleSPIS"/>
        <w:spacing w:after="0"/>
      </w:pPr>
      <w:r>
        <w:t xml:space="preserve">        Republika Hrvatska</w:t>
      </w:r>
    </w:p>
    <w:p w:rsidRDefault="00570FB6" w:rsidP="00570FB6" w:rsidR="00570FB6">
      <w:pPr>
        <w:pStyle w:val="NormaleSPIS"/>
        <w:spacing w:after="0"/>
      </w:pPr>
      <w:r>
        <w:t xml:space="preserve">     Trgovački sud u Bjelovaru</w:t>
      </w:r>
    </w:p>
    <w:p w:rsidRDefault="00570FB6" w:rsidP="00570FB6" w:rsidR="00570FB6">
      <w:pPr>
        <w:pStyle w:val="NormaleSPIS"/>
      </w:pPr>
      <w:r>
        <w:t>Bjelovar, Šetalište dr.I.Lebovića 42.</w:t>
      </w:r>
    </w:p>
    <w:p w:rsidRDefault="00570FB6" w:rsidP="00570FB6" w:rsidR="00570FB6">
      <w:pPr>
        <w:pStyle w:val="NormaleSPIS"/>
        <w:jc w:val="right"/>
        <w:rPr>
          <w:b/>
        </w:rPr>
      </w:pPr>
      <w:r>
        <w:t xml:space="preserve">   Poslovni broj:7 St-111/2018-48</w:t>
      </w:r>
    </w:p>
    <w:p w:rsidRDefault="00570FB6" w:rsidP="00570FB6" w:rsidR="00570FB6">
      <w:pPr>
        <w:jc w:val="both"/>
      </w:pPr>
    </w:p>
    <w:p w:rsidRDefault="00570FB6" w:rsidP="00570FB6" w:rsidR="00570FB6">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GLOBAL SISTEM d.o.o. za trgovinu i usluge iz Velikog Trojstva, Vinogradska I 95, OIB 43397532273, 28. siječnja 2019., donio je slijedeći</w:t>
      </w:r>
    </w:p>
    <w:p w:rsidRDefault="00570FB6" w:rsidP="00570FB6" w:rsidR="00570FB6">
      <w:pPr>
        <w:jc w:val="center"/>
      </w:pPr>
      <w:r>
        <w:t>Z A K L J U Č A K</w:t>
      </w:r>
    </w:p>
    <w:p w:rsidRDefault="00570FB6" w:rsidP="00570FB6" w:rsidR="00570FB6">
      <w:pPr>
        <w:ind w:firstLine="720"/>
        <w:jc w:val="both"/>
      </w:pPr>
      <w:r>
        <w:t>1.Zakazuje se ročište za glasovanje o Izmijenjenom Planu restrukturiranja dužnika GLOBAL SISTEM d.o.o. za trgovinu i usluge iz Velikog Trojstva, Vinogradska I 95, OIB 43397532273, za dan</w:t>
      </w:r>
      <w:r>
        <w:rPr>
          <w:b/>
        </w:rPr>
        <w:t xml:space="preserve"> </w:t>
      </w:r>
      <w:r>
        <w:t xml:space="preserve">1. veljače 2019. godine u 13,00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570FB6" w:rsidP="00570FB6" w:rsidR="00570FB6">
      <w:pPr>
        <w:ind w:firstLine="720"/>
        <w:jc w:val="both"/>
      </w:pPr>
      <w:r>
        <w:t xml:space="preserve">2.Izmijenjeni Plan financijskog restrukturiranja za koji će vjerovnici glasovati objavljen je dana 28. siječnja 2019. godine na  mrežnoj stranici e-oglasna ploča Trgovačkog suda u Bjelovaru. </w:t>
      </w:r>
    </w:p>
    <w:p w:rsidRDefault="00570FB6" w:rsidP="00570FB6" w:rsidR="00570FB6">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570FB6" w:rsidP="00570FB6" w:rsidR="00570FB6">
      <w:pPr>
        <w:ind w:firstLine="720"/>
        <w:jc w:val="both"/>
      </w:pPr>
      <w:r>
        <w:t xml:space="preserve">Pravo glasa na ovom ročištu za glasovanje imaju vjerovnici čije su tražbine utvrđene rješenjem ovog suda o utvrđivanju tražbina pod poslovnim brojem 7 St-111/2018-31 od 29. lipnja 2018. godine. </w:t>
      </w:r>
    </w:p>
    <w:p w:rsidRDefault="00570FB6" w:rsidP="00570FB6" w:rsidR="00570FB6">
      <w:pPr>
        <w:ind w:firstLine="720"/>
        <w:jc w:val="center"/>
      </w:pPr>
      <w:r>
        <w:t>Bjelovar 28. siječnja 2019.</w:t>
      </w:r>
    </w:p>
    <w:p w:rsidRDefault="00570FB6" w:rsidP="00570FB6" w:rsidR="00570FB6">
      <w:pPr>
        <w:ind w:firstLine="720"/>
        <w:jc w:val="both"/>
      </w:pPr>
      <w:r>
        <w:tab/>
      </w:r>
      <w:r>
        <w:tab/>
      </w:r>
      <w:r>
        <w:tab/>
      </w:r>
      <w:r>
        <w:tab/>
      </w:r>
      <w:r>
        <w:tab/>
      </w:r>
      <w:r>
        <w:tab/>
      </w:r>
      <w:r>
        <w:tab/>
        <w:t xml:space="preserve">                S u d a c</w:t>
      </w:r>
    </w:p>
    <w:p w:rsidRDefault="00570FB6" w:rsidP="00570FB6" w:rsidR="00570FB6">
      <w:pPr>
        <w:ind w:firstLine="720"/>
        <w:jc w:val="both"/>
      </w:pPr>
      <w:r>
        <w:tab/>
      </w:r>
      <w:r>
        <w:tab/>
      </w:r>
      <w:r>
        <w:tab/>
      </w:r>
      <w:r>
        <w:tab/>
      </w:r>
      <w:r>
        <w:tab/>
      </w:r>
      <w:r>
        <w:tab/>
      </w:r>
      <w:r>
        <w:tab/>
        <w:t xml:space="preserve">         Tomislav Mrazović</w:t>
      </w:r>
    </w:p>
    <w:p w:rsidRDefault="00570FB6" w:rsidP="00570FB6" w:rsidR="00570FB6">
      <w:pPr>
        <w:ind w:firstLine="720"/>
        <w:jc w:val="both"/>
      </w:pPr>
    </w:p>
    <w:p w:rsidRDefault="00570FB6" w:rsidP="00570FB6" w:rsidR="00570FB6">
      <w:pPr>
        <w:jc w:val="both"/>
      </w:pPr>
      <w:r>
        <w:t>POUKA O PRAVNOM LIJEKU:Protiv ovog zaključka nije dopušten pravni lijek (čl.19.st.7.Stečajnog zakona).</w:t>
      </w:r>
      <w:bookmarkStart w:name="_GoBack" w:id="0"/>
      <w:bookmarkEnd w:id="0"/>
    </w:p>
    <w:sectPr w:rsidSect="0032366B" w:rsidR="00570FB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23C" w:rsidP="00537B78" w:rsidR="00D2423C">
      <w:r>
        <w:separator/>
      </w:r>
    </w:p>
  </w:endnote>
  <w:endnote w:id="0" w:type="continuationSeparator">
    <w:p w:rsidRDefault="00D2423C" w:rsidP="00537B78" w:rsidR="00D242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23C" w:rsidP="00537B78" w:rsidR="00D2423C">
      <w:r>
        <w:separator/>
      </w:r>
    </w:p>
  </w:footnote>
  <w:footnote w:id="0" w:type="continuationSeparator">
    <w:p w:rsidRDefault="00D2423C" w:rsidP="00537B78" w:rsidR="00D242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0FB6"/>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23C"/>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7483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St-111/2018-48</izvorni_sadrzaj>
    <derivirana_varijabla naziv="DomainObject.Oznaka_1">St-111/2018-48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Dragan Luketić</item>
    </izvorni_sadrzaj>
    <derivirana_varijabla naziv="DomainObject.Predmet.OstaliListFormated_1">
      <item>Dragan Luketić</item>
    </derivirana_varijabla>
  </DomainObject.Predmet.OstaliListFormated>
  <DomainObject.Predmet.OstaliListFormatedOIB>
    <izvorni_sadrzaj>
      <item>Dragan Luketić, OIB 82677710289</item>
    </izvorni_sadrzaj>
    <derivirana_varijabla naziv="DomainObject.Predmet.OstaliListFormatedOIB_1">
      <item>Dragan Luketić, OIB 82677710289</item>
    </derivirana_varijabla>
  </DomainObject.Predmet.OstaliListFormatedOIB>
  <DomainObject.Predmet.OstaliListFormatedWithAdress>
    <izvorni_sadrzaj>
      <item>Dragan Luketić, Branimira Markovića 22, 43000 Bjelovar</item>
    </izvorni_sadrzaj>
    <derivirana_varijabla naziv="DomainObject.Predmet.OstaliListFormatedWithAdress_1">
      <item>Dragan Luketić, Branimira Markovića 22, 43000 Bjelovar</item>
    </derivirana_varijabla>
  </DomainObject.Predmet.OstaliListFormatedWithAdress>
  <DomainObject.Predmet.OstaliListFormatedWithAdressOIB>
    <izvorni_sadrzaj>
      <item>Dragan Luketić, OIB 82677710289, Branimira Markovića 22, 43000 Bjelovar</item>
    </izvorni_sadrzaj>
    <derivirana_varijabla naziv="DomainObject.Predmet.OstaliListFormatedWithAdressOIB_1">
      <item>Dragan Luketić, OIB 82677710289, Branimira Markovića 22, 43000 Bjelovar</item>
    </derivirana_varijabla>
  </DomainObject.Predmet.OstaliListFormatedWithAdressOIB>
  <DomainObject.Predmet.OstaliListNazivFormated>
    <izvorni_sadrzaj>
      <item>Dragan Luketić</item>
    </izvorni_sadrzaj>
    <derivirana_varijabla naziv="DomainObject.Predmet.OstaliListNazivFormated_1">
      <item>Dragan Luketić</item>
    </derivirana_varijabla>
  </DomainObject.Predmet.OstaliListNazivFormated>
  <DomainObject.Predmet.OstaliListNazivFormatedOIB>
    <izvorni_sadrzaj>
      <item>Dragan Luketić, OIB 82677710289</item>
    </izvorni_sadrzaj>
    <derivirana_varijabla naziv="DomainObject.Predmet.OstaliListNazivFormatedOIB_1">
      <item>Dragan Luketić, OIB 82677710289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St-111/2018-48</izvorni_sadrzaj>
    <derivirana_varijabla naziv="DomainObject.PoslovniBrojDokumenta_1">St-111/2018-48</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tem>Dragan Luketić</item>
    </izvorni_sadrzaj>
    <derivirana_varijabla naziv="DomainObject.Predmet.SudioniciListNaziv_1">
      <item>GLOBAL SISTEM društvo s ograničenom odgovornošću za trgovinu i usluge</item>
      <item>Dragan Luketić</item>
    </derivirana_varijabla>
  </DomainObject.Predmet.SudioniciListNaziv>
  <DomainObject.Predmet.SudioniciListAdressOIB>
    <izvorni_sadrzaj>
      <item>GLOBAL SISTEM društvo s ograničenom odgovornošću za trgovinu i usluge, OIB 43397532273, Vinogradska I 95,43000 Veliko Trojstvo</item>
      <item>Dragan Luketić, OIB 82677710289, Branimira Markovića 22,43000 Bjelovar</item>
    </izvorni_sadrzaj>
    <derivirana_varijabla naziv="DomainObject.Predmet.SudioniciListAdressOIB_1">
      <item>GLOBAL SISTEM društvo s ograničenom odgovornošću za trgovinu i usluge, OIB 43397532273, Vinogradska I 95,43000 Veliko Trojstvo</item>
      <item>Dragan Luketić, OIB 82677710289, Branimira Markovića 22,43000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8D70C6-AB78-4271-BEBF-2CC65360FE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1701</properties:Characters>
  <properties:Lines>35</properties:Lines>
  <properties:Paragraphs>14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2019-01-28T11:53:00Z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St-111/2018-48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