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9748" w14:paraId="dc09748" w:rsidRDefault="000E420C" w:rsidP="00DB6103" w:rsidR="00934D0D">
      <w:pPr>
        <w:jc w:val="right"/>
        <w15:collapsed w:val="false"/>
      </w:pPr>
      <w:bookmarkStart w:name="_GoBack" w:id="0"/>
      <w:bookmarkEnd w:id="0"/>
      <w:proofErr w:type="spellStart"/>
      <w:r>
        <w:t>Ref</w:t>
      </w:r>
      <w:proofErr w:type="spellEnd"/>
      <w:r>
        <w:t xml:space="preserve">. 30: </w:t>
      </w:r>
      <w:proofErr w:type="spellStart"/>
      <w:r w:rsidR="00FB1C6A">
        <w:t>Sp</w:t>
      </w:r>
      <w:proofErr w:type="spellEnd"/>
      <w:r w:rsidR="00FB1C6A">
        <w:t>-</w:t>
      </w:r>
      <w:r w:rsidR="00F7690D">
        <w:t>4</w:t>
      </w:r>
      <w:r w:rsidR="00FB1C6A">
        <w:t>/2016-</w:t>
      </w:r>
      <w:r w:rsidR="00F7690D">
        <w:t>20</w:t>
      </w: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DB6103" w:rsidR="008E6E5E">
      <w:pPr>
        <w:jc w:val="right"/>
      </w:pPr>
    </w:p>
    <w:p w:rsidRDefault="008E6E5E" w:rsidP="008E6E5E" w:rsidR="008E6E5E" w:rsidRPr="00CB5EB1">
      <w:pPr>
        <w:rPr>
          <w:b/>
        </w:rPr>
      </w:pPr>
      <w:r>
        <w:rPr>
          <w:b/>
        </w:rPr>
        <w:t xml:space="preserve">        </w:t>
      </w:r>
      <w:r w:rsidRPr="00CB5EB1">
        <w:rPr>
          <w:b/>
        </w:rPr>
        <w:t>REPUBLIKA HRVATSKA</w:t>
      </w:r>
    </w:p>
    <w:p w:rsidRDefault="008E6E5E" w:rsidP="008E6E5E" w:rsidR="008E6E5E" w:rsidRPr="00CB5EB1">
      <w:r w:rsidRPr="00CB5EB1">
        <w:t xml:space="preserve">    OPĆINSKI SUD U BJELOVARU</w:t>
      </w:r>
    </w:p>
    <w:p w:rsidRDefault="008E6E5E" w:rsidP="008E6E5E" w:rsidR="008E6E5E" w:rsidRPr="00CB5EB1">
      <w:pPr>
        <w:spacing w:after="120"/>
      </w:pPr>
      <w:r w:rsidRPr="00CB5EB1">
        <w:t xml:space="preserve"> STALNA SLUŽBA U KRIŽEVCIMA</w:t>
      </w:r>
    </w:p>
    <w:p w:rsidRDefault="008E6E5E" w:rsidP="008E6E5E" w:rsidR="008E6E5E" w:rsidRPr="00CB5EB1">
      <w:r w:rsidRPr="00CB5EB1">
        <w:t xml:space="preserve">                 48260 KRIŽEVCI</w:t>
      </w:r>
    </w:p>
    <w:p w:rsidRDefault="008E6E5E" w:rsidP="008E6E5E" w:rsidR="008E6E5E">
      <w:r w:rsidRPr="00CB5EB1">
        <w:t xml:space="preserve">    Ivana </w:t>
      </w:r>
      <w:proofErr w:type="spellStart"/>
      <w:r w:rsidRPr="00CB5EB1">
        <w:t>Zakmardija</w:t>
      </w:r>
      <w:proofErr w:type="spellEnd"/>
      <w:r w:rsidRPr="00CB5EB1">
        <w:t xml:space="preserve"> </w:t>
      </w:r>
      <w:proofErr w:type="spellStart"/>
      <w:r w:rsidRPr="00CB5EB1">
        <w:t>Dijankovečkog</w:t>
      </w:r>
      <w:proofErr w:type="spellEnd"/>
      <w:r w:rsidRPr="00CB5EB1">
        <w:t xml:space="preserve"> 14</w:t>
      </w:r>
    </w:p>
    <w:p w:rsidRDefault="00F470D6" w:rsidP="008E6E5E" w:rsidR="00F470D6"/>
    <w:p w:rsidRDefault="00FF44D9" w:rsidP="00F470D6" w:rsidR="00F470D6">
      <w:pPr>
        <w:jc w:val="center"/>
      </w:pPr>
      <w:r>
        <w:t xml:space="preserve"> </w:t>
      </w:r>
      <w:r w:rsidR="00F470D6">
        <w:t xml:space="preserve">  R E P U B L I K </w:t>
      </w:r>
      <w:r>
        <w:t xml:space="preserve">A </w:t>
      </w:r>
      <w:r w:rsidR="00F470D6">
        <w:t xml:space="preserve">  H R V A T S K </w:t>
      </w:r>
      <w:r>
        <w:t>A</w:t>
      </w:r>
    </w:p>
    <w:p w:rsidRDefault="00F470D6" w:rsidP="00F470D6" w:rsidR="00F470D6">
      <w:pPr>
        <w:jc w:val="center"/>
      </w:pPr>
    </w:p>
    <w:p w:rsidRDefault="00F470D6" w:rsidP="00F470D6" w:rsidR="00F470D6" w:rsidRPr="00CB5EB1">
      <w:pPr>
        <w:jc w:val="center"/>
      </w:pPr>
      <w:r>
        <w:t>R J E Š E NJ E</w:t>
      </w:r>
    </w:p>
    <w:p w:rsidRDefault="008E6E5E" w:rsidP="008E6E5E" w:rsidR="008E6E5E"/>
    <w:p w:rsidRDefault="00FB1C6A" w:rsidP="00CE3524" w:rsidR="00CE3524">
      <w:pPr>
        <w:jc w:val="both"/>
      </w:pPr>
      <w:r>
        <w:t xml:space="preserve"> </w:t>
      </w:r>
      <w:r w:rsidR="00F470D6">
        <w:tab/>
      </w:r>
      <w:r w:rsidR="00DB6103">
        <w:t xml:space="preserve">Općinski sud u </w:t>
      </w:r>
      <w:r w:rsidR="000E420C">
        <w:t xml:space="preserve">Bjelovaru, Stalna služba u </w:t>
      </w:r>
      <w:r w:rsidR="00DB6103">
        <w:t>Križevcima po sucu toga suda Marijanu Vrbančić</w:t>
      </w:r>
      <w:r w:rsidR="00F470D6">
        <w:t xml:space="preserve"> u postupku stečaja </w:t>
      </w:r>
      <w:r w:rsidR="00CE3524">
        <w:t xml:space="preserve">potrošača nad </w:t>
      </w:r>
      <w:r w:rsidR="00F7690D">
        <w:t xml:space="preserve">Tugomirom </w:t>
      </w:r>
      <w:proofErr w:type="spellStart"/>
      <w:r w:rsidR="00F7690D">
        <w:t>Pemper</w:t>
      </w:r>
      <w:proofErr w:type="spellEnd"/>
      <w:r w:rsidR="00F7690D">
        <w:t xml:space="preserve">, Gornje </w:t>
      </w:r>
      <w:proofErr w:type="spellStart"/>
      <w:r w:rsidR="00F7690D">
        <w:t>Plavnice</w:t>
      </w:r>
      <w:proofErr w:type="spellEnd"/>
      <w:r w:rsidR="00F7690D">
        <w:t xml:space="preserve"> 175A</w:t>
      </w:r>
      <w:r w:rsidR="00B37DAF">
        <w:t xml:space="preserve"> OIB; </w:t>
      </w:r>
      <w:r w:rsidR="00F7690D">
        <w:t>76938881773</w:t>
      </w:r>
      <w:r w:rsidR="00CE3524">
        <w:t xml:space="preserve">, </w:t>
      </w:r>
      <w:r w:rsidR="00B37DAF">
        <w:t xml:space="preserve"> dana </w:t>
      </w:r>
      <w:r w:rsidR="00E554AD">
        <w:t>21. srpnja</w:t>
      </w:r>
      <w:r w:rsidR="00CE3524">
        <w:t xml:space="preserve"> 2017. godine,</w:t>
      </w:r>
    </w:p>
    <w:p w:rsidRDefault="00CE3524" w:rsidP="00CE3524" w:rsidR="00CE3524">
      <w:pPr>
        <w:jc w:val="both"/>
      </w:pPr>
    </w:p>
    <w:p w:rsidRDefault="00CE3524" w:rsidP="00CE3524" w:rsidR="001E7EF7">
      <w:pPr>
        <w:jc w:val="center"/>
      </w:pPr>
      <w:r>
        <w:t>r i j e š i o   j e</w:t>
      </w:r>
    </w:p>
    <w:p w:rsidRDefault="00CE3524" w:rsidP="00CE3524" w:rsidR="00CE3524">
      <w:pPr>
        <w:jc w:val="center"/>
      </w:pPr>
    </w:p>
    <w:p w:rsidRDefault="00CE3524" w:rsidP="00CE3524" w:rsidR="001B28A6">
      <w:pPr>
        <w:jc w:val="both"/>
      </w:pPr>
      <w:r>
        <w:t>I.</w:t>
      </w:r>
      <w:r>
        <w:tab/>
      </w:r>
      <w:r w:rsidR="00E554AD">
        <w:t>Utvrđuje se da je u postupku</w:t>
      </w:r>
      <w:r>
        <w:t xml:space="preserve"> stečaja potrošača nad imovinom potrošača</w:t>
      </w:r>
      <w:r w:rsidR="00F12E55">
        <w:t xml:space="preserve"> </w:t>
      </w:r>
      <w:r w:rsidR="00F7690D">
        <w:t xml:space="preserve">Tugomirom </w:t>
      </w:r>
      <w:proofErr w:type="spellStart"/>
      <w:r w:rsidR="00F7690D">
        <w:t>Pemper</w:t>
      </w:r>
      <w:proofErr w:type="spellEnd"/>
      <w:r w:rsidR="00F7690D">
        <w:t xml:space="preserve">, Gornje </w:t>
      </w:r>
      <w:proofErr w:type="spellStart"/>
      <w:r w:rsidR="00F7690D">
        <w:t>Plavnice</w:t>
      </w:r>
      <w:proofErr w:type="spellEnd"/>
      <w:r w:rsidR="00F7690D">
        <w:t xml:space="preserve"> 175A OIB; 76938881773 </w:t>
      </w:r>
      <w:r w:rsidR="00E554AD">
        <w:t>z</w:t>
      </w:r>
      <w:r w:rsidR="001B28A6">
        <w:t>a povjerenika imen</w:t>
      </w:r>
      <w:r w:rsidR="00E554AD">
        <w:t xml:space="preserve">ovan </w:t>
      </w:r>
      <w:r w:rsidR="001B28A6">
        <w:t xml:space="preserve"> Stjepan </w:t>
      </w:r>
      <w:proofErr w:type="spellStart"/>
      <w:r w:rsidR="001B28A6">
        <w:t>Rakarec</w:t>
      </w:r>
      <w:proofErr w:type="spellEnd"/>
      <w:r w:rsidR="001B28A6">
        <w:t xml:space="preserve">, </w:t>
      </w:r>
      <w:proofErr w:type="spellStart"/>
      <w:r w:rsidR="001B28A6">
        <w:t>dipl.inž</w:t>
      </w:r>
      <w:proofErr w:type="spellEnd"/>
      <w:r w:rsidR="001B28A6">
        <w:t xml:space="preserve">. poljoprivrede iz </w:t>
      </w:r>
      <w:proofErr w:type="spellStart"/>
      <w:r w:rsidR="001B28A6">
        <w:t>Črnkovca</w:t>
      </w:r>
      <w:proofErr w:type="spellEnd"/>
      <w:r w:rsidR="001B28A6">
        <w:t xml:space="preserve">, </w:t>
      </w:r>
      <w:proofErr w:type="spellStart"/>
      <w:r w:rsidR="001B28A6">
        <w:t>Črnkovec</w:t>
      </w:r>
      <w:proofErr w:type="spellEnd"/>
      <w:r w:rsidR="001B28A6">
        <w:t xml:space="preserve"> 16,</w:t>
      </w:r>
      <w:r w:rsidR="0077630F">
        <w:t xml:space="preserve"> Bjelovar</w:t>
      </w:r>
      <w:r w:rsidR="001B28A6">
        <w:t xml:space="preserve"> OIB; 64132194100.</w:t>
      </w:r>
    </w:p>
    <w:p w:rsidRDefault="001B28A6" w:rsidP="00CE3524" w:rsidR="001B28A6">
      <w:pPr>
        <w:jc w:val="both"/>
      </w:pPr>
    </w:p>
    <w:p w:rsidRDefault="001B28A6" w:rsidP="00CE3524" w:rsidR="001B28A6">
      <w:pPr>
        <w:jc w:val="both"/>
      </w:pPr>
      <w:r>
        <w:t>II.</w:t>
      </w:r>
      <w:r>
        <w:tab/>
      </w:r>
      <w:r w:rsidR="00E554AD">
        <w:t>Povjerenik će nak</w:t>
      </w:r>
      <w:r w:rsidR="00850523">
        <w:t>o</w:t>
      </w:r>
      <w:r w:rsidR="00E554AD">
        <w:t>n zaključenja postupka u razdoblju provjere ponašanja u ime i za račun potrošača unovčav</w:t>
      </w:r>
      <w:r w:rsidR="00850523">
        <w:t>a</w:t>
      </w:r>
      <w:r w:rsidR="00E554AD">
        <w:t>ti imovinu potrošača i prikupljenim sredstvima namiriti nastale troškove postupka. O objavljenim radnjama povjerenik je dužan podnositi izviješća sudu</w:t>
      </w:r>
      <w:r w:rsidR="00850523">
        <w:t>.</w:t>
      </w:r>
    </w:p>
    <w:p w:rsidRDefault="00850523" w:rsidP="00CE3524" w:rsidR="00850523">
      <w:pPr>
        <w:jc w:val="both"/>
      </w:pPr>
    </w:p>
    <w:p w:rsidRDefault="00D33525" w:rsidP="00D33525" w:rsidR="00D33525">
      <w:pPr>
        <w:jc w:val="both"/>
      </w:pPr>
      <w:r>
        <w:t>I</w:t>
      </w:r>
      <w:r w:rsidR="00850523">
        <w:t>II</w:t>
      </w:r>
      <w:r>
        <w:t>.</w:t>
      </w:r>
      <w:r>
        <w:tab/>
      </w:r>
      <w:r w:rsidR="00850523">
        <w:t>Ako potrošač u razdoblju provjere ponašanja stekne imovinu iz koje se mogu namiriti vjerovnici, na odgovarajući će se način primijeniti odredbe Stečajnog zakona o nastavljanju postupka radi naknade diobe u slučajevima u kojima se otvoreni stečajni postupak ne provodi.</w:t>
      </w:r>
    </w:p>
    <w:p w:rsidRDefault="00850523" w:rsidP="00D33525" w:rsidR="00850523">
      <w:pPr>
        <w:jc w:val="both"/>
      </w:pPr>
    </w:p>
    <w:p w:rsidRDefault="00850523" w:rsidP="00D33525" w:rsidR="00850523">
      <w:pPr>
        <w:jc w:val="both"/>
      </w:pPr>
      <w:r>
        <w:t>IV.</w:t>
      </w:r>
      <w:r>
        <w:tab/>
        <w:t>Pozivaju se dužnici potrošača da svoje obveze bez odgode ispunjavaju povjereniku – za potrošača.</w:t>
      </w:r>
    </w:p>
    <w:p w:rsidRDefault="00850523" w:rsidP="00D33525" w:rsidR="00850523">
      <w:pPr>
        <w:jc w:val="both"/>
      </w:pPr>
    </w:p>
    <w:p w:rsidRDefault="00850523" w:rsidP="00D33525" w:rsidR="00850523">
      <w:pPr>
        <w:jc w:val="both"/>
      </w:pPr>
      <w:r>
        <w:t>V.</w:t>
      </w:r>
      <w:r>
        <w:tab/>
        <w:t>Nalaže se upis ovog rješenja u sve javne knjige, registre, upisnike i očevidnike u kojima je potrošač upisan kao nositelj nekog prava.</w:t>
      </w:r>
    </w:p>
    <w:p w:rsidRDefault="00850523" w:rsidP="00D33525" w:rsidR="00850523">
      <w:pPr>
        <w:jc w:val="both"/>
      </w:pPr>
    </w:p>
    <w:p w:rsidRDefault="00D33525" w:rsidP="00D33525" w:rsidR="00D33525">
      <w:pPr>
        <w:jc w:val="center"/>
      </w:pPr>
      <w:r>
        <w:t>Obrazloženje</w:t>
      </w:r>
    </w:p>
    <w:p w:rsidRDefault="00D33525" w:rsidP="00D33525" w:rsidR="00D33525">
      <w:pPr>
        <w:jc w:val="center"/>
      </w:pPr>
    </w:p>
    <w:p w:rsidRDefault="00D33525" w:rsidP="005B10CB" w:rsidR="005B10CB">
      <w:pPr>
        <w:jc w:val="both"/>
      </w:pPr>
      <w:r>
        <w:tab/>
      </w:r>
      <w:r w:rsidR="00D32811">
        <w:t xml:space="preserve"> </w:t>
      </w:r>
      <w:r w:rsidR="005B10CB">
        <w:t xml:space="preserve">Sud je u ovom postupku donio rješenje </w:t>
      </w:r>
      <w:proofErr w:type="spellStart"/>
      <w:r w:rsidR="005B10CB">
        <w:t>Sp</w:t>
      </w:r>
      <w:proofErr w:type="spellEnd"/>
      <w:r w:rsidR="005B10CB">
        <w:t>-</w:t>
      </w:r>
      <w:r w:rsidR="00BE1200">
        <w:t>4</w:t>
      </w:r>
      <w:r w:rsidR="005B10CB">
        <w:t>/2016-</w:t>
      </w:r>
      <w:r w:rsidR="00BE1200">
        <w:t>16</w:t>
      </w:r>
      <w:r w:rsidR="005B10CB">
        <w:t xml:space="preserve"> od </w:t>
      </w:r>
      <w:r w:rsidR="00BE1200">
        <w:t>22.03</w:t>
      </w:r>
      <w:r w:rsidR="005B10CB">
        <w:t xml:space="preserve">.2017. godine kojim je otvorio postupak stečaja potrošača, a istovremeno je i zaključio postupak stečaja potrošača iz razloga što iz popisa imovine i obveza potrošača te plana ispunjenja obveza proizlazi da imovina koja bi ušla u stečajnu masu nije dovoljna ni za namirenje troškova postupka odnosno ista je neznatne vrijednosti.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  <w:r>
        <w:tab/>
        <w:t xml:space="preserve">Kako je za povjerenika imenovan Stjepan </w:t>
      </w:r>
      <w:proofErr w:type="spellStart"/>
      <w:r>
        <w:t>Rakar</w:t>
      </w:r>
      <w:r w:rsidR="00BE1200">
        <w:t>e</w:t>
      </w:r>
      <w:r>
        <w:t>c</w:t>
      </w:r>
      <w:proofErr w:type="spellEnd"/>
      <w:r>
        <w:t xml:space="preserve"> određene su i obveze povjerenika koje proizlaze iz odredbi Zakona o stečaju potrošača s obzirom da je sud donio rješenje o otvaranju i zatvaranju postupka stečaja potrošača sukladno odredbama čl. 58. Zakona o stečaju potrošača (</w:t>
      </w:r>
      <w:proofErr w:type="spellStart"/>
      <w:r>
        <w:t>Nar.novine</w:t>
      </w:r>
      <w:proofErr w:type="spellEnd"/>
      <w:r>
        <w:t xml:space="preserve"> 100/15).</w:t>
      </w:r>
    </w:p>
    <w:p w:rsidRDefault="005B10CB" w:rsidP="005B10CB" w:rsidR="005B10CB">
      <w:pPr>
        <w:jc w:val="center"/>
      </w:pPr>
      <w:r>
        <w:lastRenderedPageBreak/>
        <w:t>-2-</w:t>
      </w:r>
    </w:p>
    <w:p w:rsidRDefault="005B10CB" w:rsidP="005B10CB" w:rsidR="005B10CB">
      <w:pPr>
        <w:jc w:val="right"/>
      </w:pPr>
    </w:p>
    <w:p w:rsidRDefault="005B10CB" w:rsidP="005B10CB" w:rsidR="005B10CB">
      <w:pPr>
        <w:jc w:val="right"/>
      </w:pPr>
      <w:proofErr w:type="spellStart"/>
      <w:r>
        <w:t>Sp</w:t>
      </w:r>
      <w:proofErr w:type="spellEnd"/>
      <w:r>
        <w:t>-</w:t>
      </w:r>
      <w:r w:rsidR="00206D52">
        <w:t>4</w:t>
      </w:r>
      <w:r>
        <w:t>/2016-</w:t>
      </w:r>
      <w:r w:rsidR="00206D52">
        <w:t>20</w:t>
      </w:r>
    </w:p>
    <w:p w:rsidRDefault="005B10CB" w:rsidP="005B10CB" w:rsidR="005B10CB">
      <w:pPr>
        <w:jc w:val="both"/>
      </w:pPr>
      <w:r>
        <w:tab/>
        <w:t xml:space="preserve">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  <w:r>
        <w:tab/>
        <w:t xml:space="preserve">Iz navedenog razloga riješeno je kao u izreci. 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center"/>
      </w:pPr>
      <w:r>
        <w:t>Križevci, 21. srpanj 2017.</w:t>
      </w:r>
    </w:p>
    <w:p w:rsidRDefault="005B10CB" w:rsidP="005B10CB" w:rsidR="005B10CB">
      <w:pPr>
        <w:jc w:val="center"/>
      </w:pPr>
    </w:p>
    <w:p w:rsidRDefault="005B10CB" w:rsidP="005B10CB" w:rsidR="005B10CB">
      <w:pPr>
        <w:jc w:val="right"/>
      </w:pPr>
      <w:r>
        <w:t>Sudac; Marijan Vrbančić</w:t>
      </w:r>
      <w:r w:rsidR="00835419">
        <w:t>, v.r.</w:t>
      </w:r>
      <w:r w:rsidR="00CA3367">
        <w:t xml:space="preserve"> </w:t>
      </w:r>
      <w:r>
        <w:t xml:space="preserve"> </w:t>
      </w:r>
    </w:p>
    <w:p w:rsidRDefault="005B10CB" w:rsidP="005B10CB" w:rsidR="005B10CB">
      <w:pPr>
        <w:jc w:val="right"/>
      </w:pPr>
    </w:p>
    <w:p w:rsidRDefault="005B10CB" w:rsidP="005B10CB" w:rsidR="005B10CB">
      <w:pPr>
        <w:jc w:val="both"/>
      </w:pPr>
      <w:r>
        <w:t>Uputa o pravnom lijeku;</w:t>
      </w:r>
    </w:p>
    <w:p w:rsidRDefault="005B10CB" w:rsidP="005B10CB" w:rsidR="005B10CB">
      <w:pPr>
        <w:jc w:val="both"/>
      </w:pPr>
      <w:r>
        <w:t>Protiv ovog rješenja može se izjaviti žalba, a žalba se izjavljuje u roku od 15 dana od dostave ovog rješenja ovome sudu u dva primjerka. Žalba ne odgađa provedbu rješenja.</w:t>
      </w:r>
    </w:p>
    <w:p w:rsidRDefault="00835419" w:rsidP="005B10CB" w:rsidR="00835419">
      <w:pPr>
        <w:jc w:val="both"/>
      </w:pPr>
    </w:p>
    <w:p w:rsidRDefault="00835419" w:rsidP="005B10CB" w:rsidR="00835419">
      <w:pPr>
        <w:jc w:val="both"/>
      </w:pPr>
    </w:p>
    <w:p w:rsidRDefault="00835419" w:rsidP="00835419" w:rsidR="00835419">
      <w:pPr>
        <w:jc w:val="center"/>
      </w:pPr>
    </w:p>
    <w:p w:rsidRDefault="00835419" w:rsidP="00835419" w:rsidR="00835419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835419" w:rsidP="00835419" w:rsidR="00835419">
      <w:pPr>
        <w:jc w:val="center"/>
      </w:pPr>
    </w:p>
    <w:p w:rsidRDefault="00835419" w:rsidP="00835419" w:rsidR="00835419">
      <w:pPr>
        <w:jc w:val="center"/>
      </w:pPr>
      <w:r>
        <w:tab/>
      </w:r>
      <w:r>
        <w:tab/>
      </w:r>
      <w:r>
        <w:tab/>
      </w:r>
      <w:r>
        <w:tab/>
      </w:r>
      <w:r>
        <w:tab/>
        <w:t xml:space="preserve">Dragica </w:t>
      </w:r>
      <w:proofErr w:type="spellStart"/>
      <w:r>
        <w:t>Barenić</w:t>
      </w:r>
      <w:proofErr w:type="spellEnd"/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</w:p>
    <w:p w:rsidRDefault="00CA3367" w:rsidP="005B10CB" w:rsidR="005B10CB">
      <w:pPr>
        <w:jc w:val="center"/>
      </w:pPr>
      <w:r>
        <w:t xml:space="preserve"> </w:t>
      </w:r>
    </w:p>
    <w:p w:rsidRDefault="005B10CB" w:rsidP="005B10CB" w:rsidR="005B10CB">
      <w:pPr>
        <w:jc w:val="right"/>
      </w:pPr>
      <w:r>
        <w:t xml:space="preserve"> </w:t>
      </w:r>
    </w:p>
    <w:p w:rsidRDefault="005B10CB" w:rsidP="002049E5" w:rsidR="005B10CB">
      <w:pPr>
        <w:jc w:val="both"/>
      </w:pPr>
      <w:r>
        <w:t xml:space="preserve"> </w:t>
      </w:r>
      <w:r w:rsidR="002049E5">
        <w:t xml:space="preserve"> </w:t>
      </w:r>
    </w:p>
    <w:p w:rsidRDefault="005B10CB" w:rsidP="005B10CB" w:rsidR="005B10CB">
      <w:pPr>
        <w:jc w:val="both"/>
      </w:pPr>
    </w:p>
    <w:p w:rsidRDefault="005B10CB" w:rsidP="005B10CB" w:rsidR="005B10CB">
      <w:pPr>
        <w:jc w:val="both"/>
      </w:pPr>
      <w:r>
        <w:t xml:space="preserve">  </w:t>
      </w:r>
    </w:p>
    <w:p w:rsidRDefault="00B10E64" w:rsidP="00322F22" w:rsidR="00322F22">
      <w:r>
        <w:t xml:space="preserve"> </w:t>
      </w:r>
    </w:p>
    <w:p w:rsidRDefault="001B317D" w:rsidP="00823D86" w:rsidR="00823D86">
      <w:pPr>
        <w:jc w:val="both"/>
      </w:pPr>
      <w:r>
        <w:t xml:space="preserve"> </w:t>
      </w:r>
    </w:p>
    <w:sectPr w:rsidR="00823D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505F"/>
    <w:rsid w:val="000C3499"/>
    <w:rsid w:val="000C6B2A"/>
    <w:rsid w:val="000E420C"/>
    <w:rsid w:val="000F1162"/>
    <w:rsid w:val="000F61BD"/>
    <w:rsid w:val="00100EA1"/>
    <w:rsid w:val="001078F3"/>
    <w:rsid w:val="00171F07"/>
    <w:rsid w:val="00174EEB"/>
    <w:rsid w:val="001849A3"/>
    <w:rsid w:val="001B28A6"/>
    <w:rsid w:val="001B317D"/>
    <w:rsid w:val="001E7EF7"/>
    <w:rsid w:val="002049E5"/>
    <w:rsid w:val="00206D52"/>
    <w:rsid w:val="0021391E"/>
    <w:rsid w:val="0022397D"/>
    <w:rsid w:val="00257D91"/>
    <w:rsid w:val="002915CA"/>
    <w:rsid w:val="002962EF"/>
    <w:rsid w:val="002C2948"/>
    <w:rsid w:val="002D4D2F"/>
    <w:rsid w:val="00322F22"/>
    <w:rsid w:val="00353323"/>
    <w:rsid w:val="003A3477"/>
    <w:rsid w:val="003B4CA7"/>
    <w:rsid w:val="003E643E"/>
    <w:rsid w:val="00484E63"/>
    <w:rsid w:val="004F1BC6"/>
    <w:rsid w:val="005145CD"/>
    <w:rsid w:val="00535754"/>
    <w:rsid w:val="00572104"/>
    <w:rsid w:val="00577679"/>
    <w:rsid w:val="00580B41"/>
    <w:rsid w:val="005B10CB"/>
    <w:rsid w:val="005D673F"/>
    <w:rsid w:val="0060396C"/>
    <w:rsid w:val="006214CE"/>
    <w:rsid w:val="0062313A"/>
    <w:rsid w:val="006375B1"/>
    <w:rsid w:val="00641E1D"/>
    <w:rsid w:val="00645FD8"/>
    <w:rsid w:val="00646281"/>
    <w:rsid w:val="00662ABD"/>
    <w:rsid w:val="00696EFA"/>
    <w:rsid w:val="006D10C6"/>
    <w:rsid w:val="006D7CF7"/>
    <w:rsid w:val="006E269F"/>
    <w:rsid w:val="006E7FDB"/>
    <w:rsid w:val="006F763E"/>
    <w:rsid w:val="00731DC1"/>
    <w:rsid w:val="00760CEA"/>
    <w:rsid w:val="0077630F"/>
    <w:rsid w:val="00793281"/>
    <w:rsid w:val="007A0E96"/>
    <w:rsid w:val="007A4D35"/>
    <w:rsid w:val="008125D8"/>
    <w:rsid w:val="008142CD"/>
    <w:rsid w:val="00823D86"/>
    <w:rsid w:val="00833498"/>
    <w:rsid w:val="00835419"/>
    <w:rsid w:val="00850523"/>
    <w:rsid w:val="008A7DD0"/>
    <w:rsid w:val="008B471D"/>
    <w:rsid w:val="008B4F0D"/>
    <w:rsid w:val="008E6E5E"/>
    <w:rsid w:val="008F2FA3"/>
    <w:rsid w:val="00934D0D"/>
    <w:rsid w:val="00972441"/>
    <w:rsid w:val="00990747"/>
    <w:rsid w:val="009A25F6"/>
    <w:rsid w:val="009D3CAE"/>
    <w:rsid w:val="009E3C74"/>
    <w:rsid w:val="009E4F49"/>
    <w:rsid w:val="00A01DF0"/>
    <w:rsid w:val="00A062E8"/>
    <w:rsid w:val="00A35E59"/>
    <w:rsid w:val="00A449A8"/>
    <w:rsid w:val="00A45A35"/>
    <w:rsid w:val="00A568A8"/>
    <w:rsid w:val="00A96822"/>
    <w:rsid w:val="00AC59AC"/>
    <w:rsid w:val="00AE6C58"/>
    <w:rsid w:val="00B10E64"/>
    <w:rsid w:val="00B37DAF"/>
    <w:rsid w:val="00B55971"/>
    <w:rsid w:val="00B62C26"/>
    <w:rsid w:val="00B92CA1"/>
    <w:rsid w:val="00B97185"/>
    <w:rsid w:val="00BA35A3"/>
    <w:rsid w:val="00BD3A62"/>
    <w:rsid w:val="00BE1200"/>
    <w:rsid w:val="00C350D4"/>
    <w:rsid w:val="00CA3367"/>
    <w:rsid w:val="00CE07C0"/>
    <w:rsid w:val="00CE3524"/>
    <w:rsid w:val="00CF1218"/>
    <w:rsid w:val="00CF3FE5"/>
    <w:rsid w:val="00D11DEF"/>
    <w:rsid w:val="00D17FFB"/>
    <w:rsid w:val="00D32811"/>
    <w:rsid w:val="00D33525"/>
    <w:rsid w:val="00D43EB4"/>
    <w:rsid w:val="00D44E57"/>
    <w:rsid w:val="00DB6103"/>
    <w:rsid w:val="00DC33A9"/>
    <w:rsid w:val="00E1259D"/>
    <w:rsid w:val="00E554AD"/>
    <w:rsid w:val="00E62883"/>
    <w:rsid w:val="00E63D78"/>
    <w:rsid w:val="00E720DC"/>
    <w:rsid w:val="00E77F9D"/>
    <w:rsid w:val="00ED5B01"/>
    <w:rsid w:val="00EF497A"/>
    <w:rsid w:val="00F07C58"/>
    <w:rsid w:val="00F12E55"/>
    <w:rsid w:val="00F154AB"/>
    <w:rsid w:val="00F321B1"/>
    <w:rsid w:val="00F470D6"/>
    <w:rsid w:val="00F64B27"/>
    <w:rsid w:val="00F7690D"/>
    <w:rsid w:val="00FB1C6A"/>
    <w:rsid w:val="00FC3878"/>
    <w:rsid w:val="00FF284F"/>
    <w:rsid w:val="00FF44D9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4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4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4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Marijan</izvorni_sadrzaj>
    <derivirana_varijabla naziv="DomainObject.Predmet.PredmetRijesio.Ime_1">Marijan</derivirana_varijabla>
  </DomainObject.Predmet.PredmetRijesio.Ime>
  <DomainObject.Predmet.PredmetRijesio.Oib>
    <izvorni_sadrzaj>34543272885</izvorni_sadrzaj>
    <derivirana_varijabla naziv="DomainObject.Predmet.PredmetRijesio.Oib_1">34543272885</derivirana_varijabla>
  </DomainObject.Predmet.PredmetRijesio.Oib>
  <DomainObject.Predmet.PredmetRijesio.Prezime>
    <izvorni_sadrzaj>Vrbančić</izvorni_sadrzaj>
    <derivirana_varijabla naziv="DomainObject.Predmet.PredmetRijesio.Prezime_1">Vrbančić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Tugomir Pemper</izvorni_sadrzaj>
    <derivirana_varijabla naziv="DomainObject.Predmet.StrankaFormated_1">  Tugomir Pemper</derivirana_varijabla>
  </DomainObject.Predmet.StrankaFormated>
  <DomainObject.Predmet.StrankaFormatedOIB>
    <izvorni_sadrzaj>  Tugomir Pemper, OIB 76938881773</izvorni_sadrzaj>
    <derivirana_varijabla naziv="DomainObject.Predmet.StrankaFormatedOIB_1">  Tugomir Pemper, OIB 76938881773</derivirana_varijabla>
  </DomainObject.Predmet.StrankaFormatedOIB>
  <DomainObject.Predmet.StrankaFormatedWithAdress>
    <izvorni_sadrzaj> Tugomir Pemper, Gornje Plavnice 175a, 43000 Gornje Plavnice</izvorni_sadrzaj>
    <derivirana_varijabla naziv="DomainObject.Predmet.StrankaFormatedWithAdress_1"> Tugomir Pemper, Gornje Plavnice 175a, 43000 Gornje Plavnice</derivirana_varijabla>
  </DomainObject.Predmet.StrankaFormatedWithAdress>
  <DomainObject.Predmet.StrankaFormatedWithAdressOIB>
    <izvorni_sadrzaj> Tugomir Pemper, OIB 76938881773, Gornje Plavnice 175a, 43000 Gornje Plavnice</izvorni_sadrzaj>
    <derivirana_varijabla naziv="DomainObject.Predmet.StrankaFormatedWithAdressOIB_1"> Tugomir Pemper, OIB 76938881773, Gornje Plavnice 175a, 43000 Gornje Plavnice</derivirana_varijabla>
  </DomainObject.Predmet.StrankaFormatedWithAdressOIB>
  <DomainObject.Predmet.StrankaWithAdress>
    <izvorni_sadrzaj>Tugomir Pemper Gornje Plavnice 175a,43000 Gornje Plavnice</izvorni_sadrzaj>
    <derivirana_varijabla naziv="DomainObject.Predmet.StrankaWithAdress_1">Tugomir Pemper Gornje Plavnice 175a,43000 Gornje Plavnice</derivirana_varijabla>
  </DomainObject.Predmet.StrankaWithAdress>
  <DomainObject.Predmet.StrankaWithAdressOIB>
    <izvorni_sadrzaj>Tugomir Pemper, OIB 76938881773, Gornje Plavnice 175a,43000 Gornje Plavnice</izvorni_sadrzaj>
    <derivirana_varijabla naziv="DomainObject.Predmet.StrankaWithAdressOIB_1">Tugomir Pemper, OIB 76938881773, Gornje Plavnice 175a,43000 Gornje Plavnice</derivirana_varijabla>
  </DomainObject.Predmet.StrankaWithAdressOIB>
  <DomainObject.Predmet.StrankaNazivFormated>
    <izvorni_sadrzaj>Tugomir Pemper</izvorni_sadrzaj>
    <derivirana_varijabla naziv="DomainObject.Predmet.StrankaNazivFormated_1">Tugomir Pemper</derivirana_varijabla>
  </DomainObject.Predmet.StrankaNazivFormated>
  <DomainObject.Predmet.StrankaNazivFormatedOIB>
    <izvorni_sadrzaj>Tugomir Pemper, OIB 76938881773</izvorni_sadrzaj>
    <derivirana_varijabla naziv="DomainObject.Predmet.StrankaNazivFormatedOIB_1">Tugomir Pemper, OIB 76938881773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Tugomir Pemper</item>
    </izvorni_sadrzaj>
    <derivirana_varijabla naziv="DomainObject.Predmet.StrankaListFormated_1">
      <item>Tugomir Pemper</item>
    </derivirana_varijabla>
  </DomainObject.Predmet.StrankaListFormated>
  <DomainObject.Predmet.StrankaListFormatedOIB>
    <izvorni_sadrzaj>
      <item>Tugomir Pemper, OIB 76938881773</item>
    </izvorni_sadrzaj>
    <derivirana_varijabla naziv="DomainObject.Predmet.StrankaListFormatedOIB_1">
      <item>Tugomir Pemper, OIB 76938881773</item>
    </derivirana_varijabla>
  </DomainObject.Predmet.StrankaListFormatedOIB>
  <DomainObject.Predmet.StrankaListFormatedWithAdress>
    <izvorni_sadrzaj>
      <item>Tugomir Pemper, Gornje Plavnice 175a, 43000 Gornje Plavnice</item>
    </izvorni_sadrzaj>
    <derivirana_varijabla naziv="DomainObject.Predmet.StrankaListFormatedWithAdress_1">
      <item>Tugomir Pemper, Gornje Plavnice 175a, 43000 Gornje Plavnice</item>
    </derivirana_varijabla>
  </DomainObject.Predmet.StrankaListFormatedWithAdress>
  <DomainObject.Predmet.StrankaListFormatedWithAdressOIB>
    <izvorni_sadrzaj>
      <item>Tugomir Pemper, OIB 76938881773, Gornje Plavnice 175a, 43000 Gornje Plavnice</item>
    </izvorni_sadrzaj>
    <derivirana_varijabla naziv="DomainObject.Predmet.StrankaListFormatedWithAdressOIB_1">
      <item>Tugomir Pemper, OIB 76938881773, Gornje Plavnice 175a, 43000 Gornje Plavnice</item>
    </derivirana_varijabla>
  </DomainObject.Predmet.StrankaListFormatedWithAdressOIB>
  <DomainObject.Predmet.StrankaListNazivFormated>
    <izvorni_sadrzaj>
      <item>Tugomir Pemper</item>
    </izvorni_sadrzaj>
    <derivirana_varijabla naziv="DomainObject.Predmet.StrankaListNazivFormated_1">
      <item>Tugomir Pemper</item>
    </derivirana_varijabla>
  </DomainObject.Predmet.StrankaListNazivFormated>
  <DomainObject.Predmet.StrankaListNazivFormatedOIB>
    <izvorni_sadrzaj>
      <item>Tugomir Pemper, OIB 76938881773</item>
    </izvorni_sadrzaj>
    <derivirana_varijabla naziv="DomainObject.Predmet.StrankaListNazivFormatedOIB_1">
      <item>Tugomir Pemper, OIB 76938881773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izvorni_sadrzaj>
    <derivirana_varijabla naziv="DomainObject.Predmet.OstaliListFormated_1"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derivirana_varijabla>
  </DomainObject.Predmet.OstaliListFormated>
  <DomainObject.Predmet.OstaliListFormatedOIB>
    <izvorni_sadrzaj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izvorni_sadrzaj>
    <derivirana_varijabla naziv="DomainObject.Predmet.OstaliListFormatedOIB_1"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derivirana_varijabla>
  </DomainObject.Predmet.OstaliListFormatedOIB>
  <DomainObject.Predmet.OstaliListFormatedWithAdress>
    <izvorni_sadrzaj>
      <item>DRŽAVNI PRORAČUN, Katančićeva 5, 10000 Zagreb</item>
      <item>CROATIA OSIGURANJE d.d., Miramarska 22, 10000 Zagreb</item>
      <item>PRIVREDNA BANKA ZAGREB d.d., Račkoga 6, 10000 Zagreb</item>
      <item>PRIMA SOLVENT d.o.o., Gradišćanska 36, 10000 Zagreb</item>
      <item>RAIFFEISEN BANK AUSTRIA, Petrinjska 59, 10000 Zagreb</item>
      <item>SOCIETE GENERALE SPLIT d.d., Ruđera Boškovića 16, 21000 Split</item>
      <item>JADRANKA MATIĆ, Oporovečki vinogradi 68b, 10000 Zagreb</item>
      <item>VIPnet d.o.o., Vrtni put 1, 10000 Zagreb</item>
      <item>FINANCIJSKA AGENCIJA (FINA), Ulica grada Vukovara 70, 10000 Zagreb</item>
      <item>FINA, Podružnica Bjelovar, F. Supila 4, 43000 Bjelovar</item>
    </izvorni_sadrzaj>
    <derivirana_varijabla naziv="DomainObject.Predmet.OstaliListFormatedWithAdress_1">
      <item>DRŽAVNI PRORAČUN, Katančićeva 5, 10000 Zagreb</item>
      <item>CROATIA OSIGURANJE d.d., Miramarska 22, 10000 Zagreb</item>
      <item>PRIVREDNA BANKA ZAGREB d.d., Račkoga 6, 10000 Zagreb</item>
      <item>PRIMA SOLVENT d.o.o., Gradišćanska 36, 10000 Zagreb</item>
      <item>RAIFFEISEN BANK AUSTRIA, Petrinjska 59, 10000 Zagreb</item>
      <item>SOCIETE GENERALE SPLIT d.d., Ruđera Boškovića 16, 21000 Split</item>
      <item>JADRANKA MATIĆ, Oporovečki vinogradi 68b, 10000 Zagreb</item>
      <item>VIPnet d.o.o., Vrtni put 1, 10000 Zagreb</item>
      <item>FINANCIJSKA AGENCIJA (FINA), Ulica grada Vukovara 70, 10000 Zagreb</item>
      <item>FINA, Podružnica Bjelovar, F. Supila 4, 43000 Bjelovar</item>
    </derivirana_varijabla>
  </DomainObject.Predmet.OstaliListFormatedWithAdress>
  <DomainObject.Predmet.OstaliListFormatedWithAdressOIB>
    <izvorni_sadrzaj>
      <item>DRŽAVNI PRORAČUN, OIB 18683136487, Katančićeva 5, 10000 Zagreb</item>
      <item>CROATIA OSIGURANJE d.d., OIB 26187994862, Miramarska 22, 10000 Zagreb</item>
      <item>PRIVREDNA BANKA ZAGREB d.d., OIB 02535697732, Račkoga 6, 10000 Zagreb</item>
      <item>PRIMA SOLVENT d.o.o., OIB 35029956158, Gradišćanska 36, 10000 Zagreb</item>
      <item>RAIFFEISEN BANK AUSTRIA, OIB 53056966535, Petrinjska 59, 10000 Zagreb</item>
      <item>SOCIETE GENERALE SPLIT d.d., OIB 69326397242, Ruđera Boškovića 16, 21000 Split</item>
      <item>JADRANKA MATIĆ, OIB 51883033880, Oporovečki vinogradi 68b, 10000 Zagreb</item>
      <item>VIPnet d.o.o., OIB 29524210204, Vrtni put 1, 10000 Zagreb</item>
      <item>FINANCIJSKA AGENCIJA (FINA), OIB 85821130368, Ulica grada Vukovara 70, 10000 Zagreb</item>
      <item>FINA, Podružnica Bjelovar, F. Supila 4, 43000 Bjelovar</item>
    </izvorni_sadrzaj>
    <derivirana_varijabla naziv="DomainObject.Predmet.OstaliListFormatedWithAdressOIB_1">
      <item>DRŽAVNI PRORAČUN, OIB 18683136487, Katančićeva 5, 10000 Zagreb</item>
      <item>CROATIA OSIGURANJE d.d., OIB 26187994862, Miramarska 22, 10000 Zagreb</item>
      <item>PRIVREDNA BANKA ZAGREB d.d., OIB 02535697732, Račkoga 6, 10000 Zagreb</item>
      <item>PRIMA SOLVENT d.o.o., OIB 35029956158, Gradišćanska 36, 10000 Zagreb</item>
      <item>RAIFFEISEN BANK AUSTRIA, OIB 53056966535, Petrinjska 59, 10000 Zagreb</item>
      <item>SOCIETE GENERALE SPLIT d.d., OIB 69326397242, Ruđera Boškovića 16, 21000 Split</item>
      <item>JADRANKA MATIĆ, OIB 51883033880, Oporovečki vinogradi 68b, 10000 Zagreb</item>
      <item>VIPnet d.o.o., OIB 29524210204, Vrtni put 1, 10000 Zagreb</item>
      <item>FINANCIJSKA AGENCIJA (FINA), OIB 85821130368, Ulica grada Vukovara 70, 10000 Zagreb</item>
      <item>FINA, Podružnica Bjelovar, F. Supila 4, 43000 Bjelovar</item>
    </derivirana_varijabla>
  </DomainObject.Predmet.OstaliListFormatedWithAdressOIB>
  <DomainObject.Predmet.OstaliListNazivFormated>
    <izvorni_sadrzaj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izvorni_sadrzaj>
    <derivirana_varijabla naziv="DomainObject.Predmet.OstaliListNazivFormated_1"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derivirana_varijabla>
  </DomainObject.Predmet.OstaliListNazivFormated>
  <DomainObject.Predmet.OstaliListNazivFormatedOIB>
    <izvorni_sadrzaj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izvorni_sadrzaj>
    <derivirana_varijabla naziv="DomainObject.Predmet.OstaliListNazivFormatedOIB_1">
      <item>DRŽAVNI PRORAČUN, OIB 18683136487</item>
      <item>CROATIA OSIGURANJE d.d., OIB 26187994862</item>
      <item>PRIVREDNA BANKA ZAGREB d.d., OIB 02535697732</item>
      <item>PRIMA SOLVENT d.o.o., OIB 35029956158</item>
      <item>RAIFFEISEN BANK AUSTRIA, OIB 53056966535</item>
      <item>SOCIETE GENERALE SPLIT d.d., OIB 69326397242</item>
      <item>JADRANKA MATIĆ, OIB 51883033880</item>
      <item>VIPnet d.o.o., OIB 29524210204</item>
      <item>FINANCIJSKA AGENCIJA (FINA), OIB 85821130368</item>
      <item>FINA, Podružnica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Tugomir Pemper</izvorni_sadrzaj>
    <derivirana_varijabla naziv="DomainObject.Predmet.StrankaIDrugi_1">Tugomir Pemper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Tugomir Pemper, OIB 76938881773, Gornje Plavnice 175a, 43000 Gornje Plavnice</izvorni_sadrzaj>
    <derivirana_varijabla naziv="DomainObject.Predmet.StrankaIDrugiAdressOIB_1">Tugomir Pemper, OIB 76938881773, Gornje Plavnice 175a, 43000 Gornje Plavnice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Sp-4/2016-16</izvorni_sadrzaj>
    <derivirana_varijabla naziv="DomainObject.Predmet.OdlukaRjesenje.Oznaka_1">Sp-4/2016-16</derivirana_varijabla>
  </DomainObject.Predmet.OdlukaRjesenje.Oznaka>
  <DomainObject.Predmet.SudioniciListNaziv>
    <izvorni_sadrzaj>
      <item>Tugomir Pemper</item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izvorni_sadrzaj>
    <derivirana_varijabla naziv="DomainObject.Predmet.SudioniciListNaziv_1">
      <item>Tugomir Pemper</item>
      <item>DRŽAVNI PRORAČUN</item>
      <item>CROATIA OSIGURANJE d.d.</item>
      <item>PRIVREDNA BANKA ZAGREB d.d.</item>
      <item>PRIMA SOLVENT d.o.o.</item>
      <item>RAIFFEISEN BANK AUSTRIA</item>
      <item>SOCIETE GENERALE SPLIT d.d.</item>
      <item>JADRANKA MATIĆ</item>
      <item>VIPnet d.o.o.</item>
      <item>FINANCIJSKA AGENCIJA (FINA)</item>
      <item>FINA, Podružnica Bjelovar</item>
    </derivirana_varijabla>
  </DomainObject.Predmet.SudioniciListNaziv>
  <DomainObject.Predmet.SudioniciListAdressOIB>
    <izvorni_sadrzaj>
      <item>Tugomir Pemper, OIB 76938881773, Gornje Plavnice 175a,43000 Gornje Plavnice</item>
      <item>DRŽAVNI PRORAČUN, OIB 18683136487, Katančićeva 5,10000 Zagreb</item>
      <item>CROATIA OSIGURANJE d.d., OIB 26187994862, Miramarska 22,10000 Zagreb</item>
      <item>PRIVREDNA BANKA ZAGREB d.d., OIB 02535697732, Račkoga 6,10000 Zagreb</item>
      <item>PRIMA SOLVENT d.o.o., OIB 35029956158, Gradišćanska 36,10000 Zagreb</item>
      <item>RAIFFEISEN BANK AUSTRIA, OIB 53056966535, Petrinjska 59,10000 Zagreb</item>
      <item>SOCIETE GENERALE SPLIT d.d., OIB 69326397242, Ruđera Boškovića 16,21000 Split</item>
      <item>JADRANKA MATIĆ, OIB 51883033880, Oporovečki vinogradi 68b,10000 Zagreb</item>
      <item>VIPnet d.o.o., OIB 29524210204, Vrtni put 1,10000 Zagreb</item>
      <item>FINANCIJSKA AGENCIJA (FINA), OIB 85821130368, Ulica grada Vukovara 70,10000 Zagreb</item>
      <item>FINA, Podružnica Bjelovar, F. Supila 4,43000 Bjelovar</item>
    </izvorni_sadrzaj>
    <derivirana_varijabla naziv="DomainObject.Predmet.SudioniciListAdressOIB_1">
      <item>Tugomir Pemper, OIB 76938881773, Gornje Plavnice 175a,43000 Gornje Plavnice</item>
      <item>DRŽAVNI PRORAČUN, OIB 18683136487, Katančićeva 5,10000 Zagreb</item>
      <item>CROATIA OSIGURANJE d.d., OIB 26187994862, Miramarska 22,10000 Zagreb</item>
      <item>PRIVREDNA BANKA ZAGREB d.d., OIB 02535697732, Račkoga 6,10000 Zagreb</item>
      <item>PRIMA SOLVENT d.o.o., OIB 35029956158, Gradišćanska 36,10000 Zagreb</item>
      <item>RAIFFEISEN BANK AUSTRIA, OIB 53056966535, Petrinjska 59,10000 Zagreb</item>
      <item>SOCIETE GENERALE SPLIT d.d., OIB 69326397242, Ruđera Boškovića 16,21000 Split</item>
      <item>JADRANKA MATIĆ, OIB 51883033880, Oporovečki vinogradi 68b,10000 Zagreb</item>
      <item>VIPnet d.o.o., OIB 29524210204, Vrtni put 1,10000 Zagreb</item>
      <item>FINANCIJSKA AGENCIJA (FINA), OIB 85821130368, Ulica grada Vukovara 70,10000 Zagreb</item>
      <item>FINA, Podružnica Bjelovar,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76938881773</item>
      <item>, OIB 18683136487</item>
      <item>, OIB 26187994862</item>
      <item>, OIB 02535697732</item>
      <item>, OIB 35029956158</item>
      <item>, OIB 53056966535</item>
      <item>, OIB 69326397242</item>
      <item>, OIB 51883033880</item>
      <item>, OIB 29524210204</item>
      <item>, OIB 85821130368</item>
      <item>, OIB null</item>
    </izvorni_sadrzaj>
    <derivirana_varijabla naziv="DomainObject.Predmet.SudioniciListNazivOIB_1">
      <item>, OIB 76938881773</item>
      <item>, OIB 18683136487</item>
      <item>, OIB 26187994862</item>
      <item>, OIB 02535697732</item>
      <item>, OIB 35029956158</item>
      <item>, OIB 53056966535</item>
      <item>, OIB 69326397242</item>
      <item>, OIB 51883033880</item>
      <item>, OIB 29524210204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2123</properties:Characters>
  <properties:Lines>81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2017-07-21T11:22:00Z</dcterms:created>
  <dc:creator>dbarenic</dc:creator>
  <cp:lastModifiedBy>Dragica Barenić</cp:lastModifiedBy>
  <cp:lastPrinted>2017-07-21T11:02:00Z</cp:lastPrinted>
  <dcterms:modified xmlns:xsi="http://www.w3.org/2001/XMLSchema-instance" xsi:type="dcterms:W3CDTF">2017-07-21T11:29:00Z</dcterms:modified>
  <cp:revision>6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