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2dcc" w14:paraId="1de2dcc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D3294B">
        <w:t>783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proofErr w:type="spellStart"/>
      <w:r w:rsidR="00D3294B">
        <w:rPr>
          <w:szCs w:val="20"/>
        </w:rPr>
        <w:t>PRIFOOD</w:t>
      </w:r>
      <w:proofErr w:type="spellEnd"/>
      <w:r w:rsidR="00D3294B">
        <w:rPr>
          <w:szCs w:val="20"/>
        </w:rPr>
        <w:t xml:space="preserve"> j.d.o.o.</w:t>
      </w:r>
      <w:r>
        <w:rPr>
          <w:szCs w:val="20"/>
        </w:rPr>
        <w:t xml:space="preserve">, </w:t>
      </w:r>
      <w:r w:rsidR="00E82805">
        <w:rPr>
          <w:szCs w:val="20"/>
        </w:rPr>
        <w:t>Zagreb</w:t>
      </w:r>
      <w:r>
        <w:rPr>
          <w:szCs w:val="20"/>
        </w:rPr>
        <w:t xml:space="preserve">, </w:t>
      </w:r>
      <w:r w:rsidR="00D3294B">
        <w:rPr>
          <w:szCs w:val="20"/>
        </w:rPr>
        <w:t xml:space="preserve">Grožnjanska ulica </w:t>
      </w:r>
      <w:proofErr w:type="spellStart"/>
      <w:r w:rsidR="00D3294B">
        <w:rPr>
          <w:szCs w:val="20"/>
        </w:rPr>
        <w:t>17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D3294B">
        <w:rPr>
          <w:szCs w:val="20"/>
        </w:rPr>
        <w:t>51279909628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D3294B">
        <w:t>32.024,58</w:t>
      </w:r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1032F4"/>
    <w:rsid w:val="00131E95"/>
    <w:rsid w:val="0019711A"/>
    <w:rsid w:val="00197F24"/>
    <w:rsid w:val="001A1D04"/>
    <w:rsid w:val="00241F1C"/>
    <w:rsid w:val="0034753A"/>
    <w:rsid w:val="0036155B"/>
    <w:rsid w:val="003C30EA"/>
    <w:rsid w:val="00405364"/>
    <w:rsid w:val="00420146"/>
    <w:rsid w:val="00457EF8"/>
    <w:rsid w:val="006255FA"/>
    <w:rsid w:val="00626B24"/>
    <w:rsid w:val="0075183E"/>
    <w:rsid w:val="007A1913"/>
    <w:rsid w:val="0085059C"/>
    <w:rsid w:val="00890D82"/>
    <w:rsid w:val="00935F16"/>
    <w:rsid w:val="00950F54"/>
    <w:rsid w:val="009B679B"/>
    <w:rsid w:val="009D3B13"/>
    <w:rsid w:val="009E3609"/>
    <w:rsid w:val="00A53DC3"/>
    <w:rsid w:val="00A87967"/>
    <w:rsid w:val="00B4105F"/>
    <w:rsid w:val="00C60D35"/>
    <w:rsid w:val="00C81BCE"/>
    <w:rsid w:val="00C9166A"/>
    <w:rsid w:val="00CA63C1"/>
    <w:rsid w:val="00D05353"/>
    <w:rsid w:val="00D3294B"/>
    <w:rsid w:val="00D729BF"/>
    <w:rsid w:val="00D90085"/>
    <w:rsid w:val="00E8280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5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5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5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5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5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5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5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5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St-783/2019</izvorni_sadrzaj>
    <derivirana_varijabla naziv="DomainObject.Predmet.OznakaBroj_1">St-783/2019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PRIFOOD jednostavno društvo s ograničenom odgovornošću za ugostiteljstvo zastupanog po punomoćniku Saša Prica</izvorni_sadrzaj>
    <derivirana_varijabla naziv="DomainObject.Predmet.ProtustrankaFormated_1">  PRIFOOD jednostavno društvo s ograničenom odgovornošću za ugostiteljstvo zastupanog po punomoćniku Saša Prica</derivirana_varijabla>
  </DomainObject.Predmet.ProtustrankaFormated>
  <DomainObject.Predmet.ProtustrankaFormatedOIB>
    <izvorni_sadrzaj>  PRIFOOD jednostavno društvo s ograničenom odgovornošću za ugostiteljstvo, OIB 51279909628 zastupanog po punomoćniku Saša Prica</izvorni_sadrzaj>
    <derivirana_varijabla naziv="DomainObject.Predmet.ProtustrankaFormatedOIB_1">  PRIFOOD jednostavno društvo s ograničenom odgovornošću za ugostiteljstvo, OIB 51279909628 zastupanog po punomoćniku Saša Prica</derivirana_varijabla>
  </DomainObject.Predmet.ProtustrankaFormatedOIB>
  <DomainObject.Predmet.ProtustrankaFormatedWithAdress>
    <izvorni_sadrzaj> PRIFOOD jednostavno društvo s ograničenom odgovornošću za ugostiteljstvo, Grožnjanska ulica 17, 10000 Zagreb zastupanog po punomoćniku Saša Prica</izvorni_sadrzaj>
    <derivirana_varijabla naziv="DomainObject.Predmet.ProtustrankaFormatedWithAdress_1"> PRIFOOD jednostavno društvo s ograničenom odgovornošću za ugostiteljstvo, Grožnjanska ulica 17, 10000 Zagreb zastupanog po punomoćniku Saša Prica</derivirana_varijabla>
  </DomainObject.Predmet.ProtustrankaFormatedWithAdress>
  <DomainObject.Predmet.ProtustrankaFormatedWithAdressOIB>
    <izvorni_sadrzaj> PRIFOOD jednostavno društvo s ograničenom odgovornošću za ugostiteljstvo, OIB 51279909628, Grožnjanska ulica 17, 10000 Zagreb zastupanog po punomoćniku Saša Prica</izvorni_sadrzaj>
    <derivirana_varijabla naziv="DomainObject.Predmet.ProtustrankaFormatedWithAdressOIB_1"> PRIFOOD jednostavno društvo s ograničenom odgovornošću za ugostiteljstvo, OIB 51279909628, Grožnjanska ulica 17, 10000 Zagreb zastupanog po punomoćniku Saša Prica</derivirana_varijabla>
  </DomainObject.Predmet.ProtustrankaFormatedWithAdressOIB>
  <DomainObject.Predmet.ProtustrankaWithAdress>
    <izvorni_sadrzaj>PRIFOOD jednostavno društvo s ograničenom odgovornošću za ugostiteljstvo Grožnjanska ulica 17, 10000 Zagreb</izvorni_sadrzaj>
    <derivirana_varijabla naziv="DomainObject.Predmet.ProtustrankaWithAdress_1">PRIFOOD jednostavno društvo s ograničenom odgovornošću za ugostiteljstvo Grožnjanska ulica 17, 10000 Zagreb</derivirana_varijabla>
  </DomainObject.Predmet.ProtustrankaWithAdress>
  <DomainObject.Predmet.ProtustrankaWithAdressOIB>
    <izvorni_sadrzaj>PRIFOOD jednostavno društvo s ograničenom odgovornošću za ugostiteljstvo, OIB 51279909628, Grožnjanska ulica 17, 10000 Zagreb</izvorni_sadrzaj>
    <derivirana_varijabla naziv="DomainObject.Predmet.ProtustrankaWithAdressOIB_1">PRIFOOD jednostavno društvo s ograničenom odgovornošću za ugostiteljstvo, OIB 51279909628, Grožnjanska ulica 17, 10000 Zagreb</derivirana_varijabla>
  </DomainObject.Predmet.ProtustrankaWithAdressOIB>
  <DomainObject.Predmet.ProtustrankaNazivFormated>
    <izvorni_sadrzaj>PRIFOOD jednostavno društvo s ograničenom odgovornošću za ugostiteljstvo</izvorni_sadrzaj>
    <derivirana_varijabla naziv="DomainObject.Predmet.ProtustrankaNazivFormated_1">PRIFOOD jednostavno društvo s ograničenom odgovornošću za ugostiteljstvo</derivirana_varijabla>
  </DomainObject.Predmet.ProtustrankaNazivFormated>
  <DomainObject.Predmet.ProtustrankaNazivFormatedOIB>
    <izvorni_sadrzaj>PRIFOOD jednostavno društvo s ograničenom odgovornošću za ugostiteljstvo, OIB 51279909628</izvorni_sadrzaj>
    <derivirana_varijabla naziv="DomainObject.Predmet.ProtustrankaNazivFormatedOIB_1">PRIFOOD jednostavno društvo s ograničenom odgovornošću za ugostiteljstvo, OIB 51279909628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PRIFOOD jednostavno društvo s ograničenom odgovornošću za ugostiteljstvo zastupanog po punomoćniku Saša Prica</item>
    </izvorni_sadrzaj>
    <derivirana_varijabla naziv="DomainObject.Predmet.ProtuStrankaListFormated_1">
      <item>PRIFOOD jednostavno društvo s ograničenom odgovornošću za ugostiteljstvo zastupanog po punomoćniku Saša Prica</item>
    </derivirana_varijabla>
  </DomainObject.Predmet.ProtuStrankaListFormated>
  <DomainObject.Predmet.ProtuStrankaListFormatedOIB>
    <izvorni_sadrzaj>
      <item>PRIFOOD jednostavno društvo s ograničenom odgovornošću za ugostiteljstvo, OIB 51279909628 zastupanog po punomoćniku Saša Prica</item>
    </izvorni_sadrzaj>
    <derivirana_varijabla naziv="DomainObject.Predmet.ProtuStrankaListFormatedOIB_1">
      <item>PRIFOOD jednostavno društvo s ograničenom odgovornošću za ugostiteljstvo, OIB 51279909628 zastupanog po punomoćniku Saša Prica</item>
    </derivirana_varijabla>
  </DomainObject.Predmet.ProtuStrankaListFormatedOIB>
  <DomainObject.Predmet.ProtuStrankaListFormatedWithAdress>
    <izvorni_sadrzaj>
      <item>PRIFOOD jednostavno društvo s ograničenom odgovornošću za ugostiteljstvo, Grožnjanska ulica 17, 10000 Zagreb zastupanog po punomoćniku Saša Prica</item>
    </izvorni_sadrzaj>
    <derivirana_varijabla naziv="DomainObject.Predmet.ProtuStrankaListFormatedWithAdress_1">
      <item>PRIFOOD jednostavno društvo s ograničenom odgovornošću za ugostiteljstvo, Grožnjanska ulica 17, 10000 Zagreb zastupanog po punomoćniku Saša Prica</item>
    </derivirana_varijabla>
  </DomainObject.Predmet.ProtuStrankaListFormatedWithAdress>
  <DomainObject.Predmet.ProtuStrankaListFormatedWithAdressOIB>
    <izvorni_sadrzaj>
      <item>PRIFOOD jednostavno društvo s ograničenom odgovornošću za ugostiteljstvo, OIB 51279909628, Grožnjanska ulica 17, 10000 Zagreb zastupanog po punomoćniku Saša Prica</item>
    </izvorni_sadrzaj>
    <derivirana_varijabla naziv="DomainObject.Predmet.ProtuStrankaListFormatedWithAdressOIB_1">
      <item>PRIFOOD jednostavno društvo s ograničenom odgovornošću za ugostiteljstvo, OIB 51279909628, Grožnjanska ulica 17, 10000 Zagreb zastupanog po punomoćniku Saša Prica</item>
    </derivirana_varijabla>
  </DomainObject.Predmet.ProtuStrankaListFormatedWithAdressOIB>
  <DomainObject.Predmet.ProtuStrankaListNazivFormated>
    <izvorni_sadrzaj>
      <item>PRIFOOD jednostavno društvo s ograničenom odgovornošću za ugostiteljstvo</item>
    </izvorni_sadrzaj>
    <derivirana_varijabla naziv="DomainObject.Predmet.ProtuStrankaListNazivFormated_1">
      <item>PRIFOOD jednostavno društvo s ograničenom odgovornošću za ugostiteljstvo</item>
    </derivirana_varijabla>
  </DomainObject.Predmet.ProtuStrankaListNazivFormated>
  <DomainObject.Predmet.ProtuStrankaListNazivFormatedOIB>
    <izvorni_sadrzaj>
      <item>PRIFOOD jednostavno društvo s ograničenom odgovornošću za ugostiteljstvo, OIB 51279909628</item>
    </izvorni_sadrzaj>
    <derivirana_varijabla naziv="DomainObject.Predmet.ProtuStrankaListNazivFormatedOIB_1">
      <item>PRIFOOD jednostavno društvo s ograničenom odgovornošću za ugostiteljstvo, OIB 51279909628</item>
    </derivirana_varijabla>
  </DomainObject.Predmet.ProtuStrankaListNazivFormatedOIB>
  <DomainObject.Predmet.OstaliListFormated>
    <izvorni_sadrzaj>
      <item>Saša Prica punomoćnik sudionika u postupku PRIFOOD jednostavno društvo s ograničenom odgovornošću za ugostiteljstvo</item>
    </izvorni_sadrzaj>
    <derivirana_varijabla naziv="DomainObject.Predmet.OstaliListFormated_1">
      <item>Saša Prica punomoćnik sudionika u postupku PRIFOOD jednostavno društvo s ograničenom odgovornošću za ugostiteljstvo</item>
    </derivirana_varijabla>
  </DomainObject.Predmet.OstaliListFormated>
  <DomainObject.Predmet.OstaliListFormatedOIB>
    <izvorni_sadrzaj>
      <item>Saša Prica, OIB 04050374962 punomoćnik sudionika u postupku PRIFOOD jednostavno društvo s ograničenom odgovornošću za ugostiteljstvo</item>
    </izvorni_sadrzaj>
    <derivirana_varijabla naziv="DomainObject.Predmet.OstaliListFormatedOIB_1">
      <item>Saša Prica, OIB 04050374962 punomoćnik sudionika u postupku PRIFOOD jednostavno društvo s ograničenom odgovornošću za ugostiteljstvo</item>
    </derivirana_varijabla>
  </DomainObject.Predmet.OstaliListFormatedOIB>
  <DomainObject.Predmet.OstaliListFormatedWithAdress>
    <izvorni_sadrzaj>
      <item>Saša Prica, Grožnjanska 17, 10000 Zagreb punomoćnik sudionika u postupku PRIFOOD jednostavno društvo s ograničenom odgovornošću za ugostiteljstvo</item>
    </izvorni_sadrzaj>
    <derivirana_varijabla naziv="DomainObject.Predmet.OstaliListFormatedWithAdress_1">
      <item>Saša Prica, Grožnjanska 17, 10000 Zagreb punomoćnik sudionika u postupku PRIFOOD jednostavno društvo s ograničenom odgovornošću za ugostiteljstvo</item>
    </derivirana_varijabla>
  </DomainObject.Predmet.OstaliListFormatedWithAdress>
  <DomainObject.Predmet.OstaliListFormatedWithAdressOIB>
    <izvorni_sadrzaj>
      <item>Saša Prica, OIB 04050374962, Grožnjanska 17, 10000 Zagreb punomoćnik sudionika u postupku PRIFOOD jednostavno društvo s ograničenom odgovornošću za ugostiteljstvo</item>
    </izvorni_sadrzaj>
    <derivirana_varijabla naziv="DomainObject.Predmet.OstaliListFormatedWithAdressOIB_1">
      <item>Saša Prica, OIB 04050374962, Grožnjanska 17, 10000 Zagreb punomoćnik sudionika u postupku PRIFOOD jednostavno društvo s ograničenom odgovornošću za ugostiteljstvo</item>
    </derivirana_varijabla>
  </DomainObject.Predmet.OstaliListFormatedWithAdressOIB>
  <DomainObject.Predmet.OstaliListNazivFormated>
    <izvorni_sadrzaj>
      <item>Saša Prica</item>
    </izvorni_sadrzaj>
    <derivirana_varijabla naziv="DomainObject.Predmet.OstaliListNazivFormated_1">
      <item>Saša Prica</item>
    </derivirana_varijabla>
  </DomainObject.Predmet.OstaliListNazivFormated>
  <DomainObject.Predmet.OstaliListNazivFormatedOIB>
    <izvorni_sadrzaj>
      <item>Saša Prica, OIB 04050374962</item>
    </izvorni_sadrzaj>
    <derivirana_varijabla naziv="DomainObject.Predmet.OstaliListNazivFormatedOIB_1">
      <item>Saša Prica, OIB 04050374962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PRIFOOD jednostavno društvo s ograničenom odgovornošću za ugostiteljstvo</izvorni_sadrzaj>
    <derivirana_varijabla naziv="DomainObject.Predmet.ProtustrankaIDrugi_1">PRIFOOD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PRIFOOD jednostavno društvo s ograničenom odgovornošću za ugostiteljstvo, OIB 51279909628, Grožnjanska ulica 17, 10000 Zagreb</izvorni_sadrzaj>
    <derivirana_varijabla naziv="DomainObject.Predmet.ProtustrankaIDrugiAdressOIB_1">PRIFOOD jednostavno društvo s ograničenom odgovornošću za ugostiteljstvo, OIB 51279909628, Grožnjanska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PRIFOOD jednostavno društvo s ograničenom odgovornošću za ugostiteljstvo</item>
      <item>Saša Prica</item>
    </izvorni_sadrzaj>
    <derivirana_varijabla naziv="DomainObject.Predmet.SudioniciListNaziv_1">
      <item>FINA Regionalni centar Zagreb</item>
      <item>PRIFOOD jednostavno društvo s ograničenom odgovornošću za ugostiteljstvo</item>
      <item>Saša Prica</item>
    </derivirana_varijabla>
  </DomainObject.Predmet.SudioniciListNaziv>
  <DomainObject.Predmet.SudioniciListAdressOIB>
    <izvorni_sadrzaj>
      <item>FINA Regionalni centar Zagreb, OIB 85821130368, Trg svibanjskih žrtava 1995.1,10000 Zagreb</item>
      <item>PRIFOOD jednostavno društvo s ograničenom odgovornošću za ugostiteljstvo, OIB 51279909628, Grožnjanska ulica 17,10000 Zagreb</item>
      <item>Saša Prica, OIB 04050374962, Grožnjanska 17,10000 Zagreb</item>
    </izvorni_sadrzaj>
    <derivirana_varijabla naziv="DomainObject.Predmet.SudioniciListAdressOIB_1">
      <item>FINA Regionalni centar Zagreb, OIB 85821130368, Trg svibanjskih žrtava 1995.1,10000 Zagreb</item>
      <item>PRIFOOD jednostavno društvo s ograničenom odgovornošću za ugostiteljstvo, OIB 51279909628, Grožnjanska ulica 17,10000 Zagreb</item>
      <item>Saša Prica, OIB 04050374962, Grožnjanska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51279909628</item>
      <item>, OIB 04050374962</item>
    </izvorni_sadrzaj>
    <derivirana_varijabla naziv="DomainObject.Predmet.SudioniciListNazivOIB_1">
      <item>, OIB 85821130368</item>
      <item>, OIB 51279909628</item>
      <item>, OIB 04050374962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1328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2019-07-15T11:34:00Z</dcterms:created>
  <dc:creator>Ivana Manestar</dc:creator>
  <cp:lastModifiedBy>Petra Komučar</cp:lastModifiedBy>
  <cp:lastPrinted>2019-07-15T11:17:00Z</cp:lastPrinted>
  <dcterms:modified xmlns:xsi="http://www.w3.org/2001/XMLSchema-instance" xsi:type="dcterms:W3CDTF">2019-07-15T11:37:00Z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(St-783-19-Prifood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