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eba29" w14:paraId="aceba29" w:rsidRDefault="00D63E6E" w:rsidP="00D63E6E" w:rsidR="00D63E6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3E6E" w:rsidP="00D63E6E" w:rsidR="00D63E6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63E6E" w:rsidP="00D63E6E" w:rsidR="00D63E6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63E6E" w:rsidP="00D63E6E" w:rsidR="00D63E6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63E6E" w:rsidP="00D63E6E" w:rsidR="00D63E6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63E6E" w:rsidP="00D63E6E" w:rsidR="00D63E6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63E6E" w:rsidP="00D63E6E" w:rsidR="00D63E6E" w:rsidRPr="005D578C">
      <w:pPr>
        <w:jc w:val="center"/>
        <w:rPr>
          <w:rFonts w:cs="Times New Roman" w:eastAsia="Times New Roman"/>
          <w:szCs w:val="24"/>
        </w:rPr>
      </w:pPr>
    </w:p>
    <w:p w:rsidRDefault="00D63E6E" w:rsidP="00D63E6E" w:rsidR="00D63E6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63E6E" w:rsidP="00D63E6E" w:rsidR="00D63E6E" w:rsidRPr="005D578C">
      <w:pPr>
        <w:rPr>
          <w:rFonts w:cs="Times New Roman" w:eastAsia="Times New Roman"/>
          <w:szCs w:val="24"/>
        </w:rPr>
      </w:pPr>
    </w:p>
    <w:p w:rsidRDefault="00D63E6E" w:rsidP="00D63E6E" w:rsidR="00D63E6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FORMA MIRE d. o. o. Novigrad, Ul. Murvi 76, OIB </w:t>
      </w:r>
      <w:r w:rsidRPr="00D63E6E">
        <w:rPr>
          <w:rFonts w:cs="Times New Roman" w:eastAsia="Times New Roman"/>
        </w:rPr>
        <w:t>44304892066</w:t>
      </w:r>
      <w:r>
        <w:rPr>
          <w:rFonts w:cs="Times New Roman" w:eastAsia="Times New Roman"/>
        </w:rPr>
        <w:t xml:space="preserve">, MBS </w:t>
      </w:r>
      <w:r w:rsidRPr="00D63E6E">
        <w:rPr>
          <w:rFonts w:cs="Times New Roman" w:eastAsia="Times New Roman"/>
        </w:rPr>
        <w:t>040270339</w:t>
      </w:r>
      <w:r>
        <w:rPr>
          <w:rFonts w:cs="Times New Roman" w:eastAsia="Times New Roman"/>
          <w:szCs w:val="24"/>
        </w:rPr>
        <w:t xml:space="preserve">, </w:t>
      </w:r>
      <w:r w:rsidR="00E55E45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kolovoza 2017.</w:t>
      </w:r>
    </w:p>
    <w:p w:rsidRDefault="00D63E6E" w:rsidP="00D63E6E" w:rsidR="00D63E6E" w:rsidRPr="005D578C">
      <w:pPr>
        <w:rPr>
          <w:rFonts w:cs="Times New Roman" w:eastAsia="Times New Roman"/>
          <w:szCs w:val="24"/>
        </w:rPr>
      </w:pPr>
    </w:p>
    <w:p w:rsidRDefault="00D63E6E" w:rsidP="00D63E6E" w:rsidR="00D63E6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63E6E" w:rsidP="00D63E6E" w:rsidR="00D63E6E" w:rsidRPr="005D578C">
      <w:pPr>
        <w:rPr>
          <w:rFonts w:cs="Times New Roman" w:eastAsia="Times New Roman"/>
          <w:szCs w:val="24"/>
        </w:rPr>
      </w:pPr>
    </w:p>
    <w:p w:rsidRDefault="00D63E6E" w:rsidP="00D63E6E" w:rsidR="00D63E6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FORMA MIRE d. o. o. Novigrad, Ul. Murvi 76, OIB </w:t>
      </w:r>
      <w:r w:rsidRPr="00D63E6E">
        <w:rPr>
          <w:rFonts w:cs="Times New Roman" w:eastAsia="Times New Roman"/>
        </w:rPr>
        <w:t>44304892066</w:t>
      </w:r>
      <w:r>
        <w:rPr>
          <w:rFonts w:cs="Times New Roman" w:eastAsia="Times New Roman"/>
        </w:rPr>
        <w:t xml:space="preserve">, MBS </w:t>
      </w:r>
      <w:r w:rsidRPr="00D63E6E">
        <w:rPr>
          <w:rFonts w:cs="Times New Roman" w:eastAsia="Times New Roman"/>
        </w:rPr>
        <w:t>040270339</w:t>
      </w:r>
      <w:r>
        <w:rPr>
          <w:rFonts w:cs="Times New Roman" w:eastAsia="Times New Roman"/>
          <w:szCs w:val="24"/>
        </w:rPr>
        <w:t>.</w:t>
      </w:r>
    </w:p>
    <w:p w:rsidRDefault="00D63E6E" w:rsidP="00D63E6E" w:rsidR="00D63E6E" w:rsidRPr="005D578C">
      <w:pPr>
        <w:rPr>
          <w:rFonts w:cs="Times New Roman" w:eastAsia="Times New Roman"/>
          <w:szCs w:val="24"/>
        </w:rPr>
      </w:pPr>
    </w:p>
    <w:p w:rsidRDefault="00D63E6E" w:rsidP="00D63E6E" w:rsidR="00D63E6E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Slaven Gavrić iz Rijeke, Zagrebačka 18, OIB 20372135016</w:t>
      </w:r>
      <w:r w:rsidRPr="000500C0">
        <w:rPr>
          <w:rFonts w:cs="Times New Roman" w:eastAsia="Times New Roman"/>
          <w:szCs w:val="20"/>
        </w:rPr>
        <w:t>.</w:t>
      </w:r>
    </w:p>
    <w:p w:rsidRDefault="00D63E6E" w:rsidP="00D63E6E" w:rsidR="00D63E6E">
      <w:pPr>
        <w:rPr>
          <w:rFonts w:cs="Times New Roman" w:eastAsia="Times New Roman"/>
          <w:szCs w:val="20"/>
        </w:rPr>
      </w:pPr>
    </w:p>
    <w:p w:rsidRDefault="00D63E6E" w:rsidP="00D63E6E" w:rsidR="00D63E6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FORMA MIRE d. o. o. Novigrad, Ul. Murvi 76, OIB </w:t>
      </w:r>
      <w:r w:rsidRPr="00D63E6E">
        <w:rPr>
          <w:rFonts w:cs="Times New Roman" w:eastAsia="Times New Roman"/>
        </w:rPr>
        <w:t>44304892066</w:t>
      </w:r>
      <w:r>
        <w:rPr>
          <w:rFonts w:cs="Times New Roman" w:eastAsia="Times New Roman"/>
        </w:rPr>
        <w:t xml:space="preserve">, MBS </w:t>
      </w:r>
      <w:r w:rsidRPr="00D63E6E">
        <w:rPr>
          <w:rFonts w:cs="Times New Roman" w:eastAsia="Times New Roman"/>
        </w:rPr>
        <w:t>040270339</w:t>
      </w:r>
      <w:r>
        <w:rPr>
          <w:rFonts w:cs="Times New Roman" w:eastAsia="Times New Roman"/>
          <w:szCs w:val="24"/>
        </w:rPr>
        <w:t>.</w:t>
      </w:r>
    </w:p>
    <w:p w:rsidRDefault="00D63E6E" w:rsidP="00D63E6E" w:rsidR="00D63E6E">
      <w:pPr>
        <w:ind w:firstLine="709"/>
        <w:rPr>
          <w:rFonts w:cs="Times New Roman" w:eastAsia="Times New Roman"/>
          <w:szCs w:val="24"/>
        </w:rPr>
      </w:pPr>
    </w:p>
    <w:p w:rsidRDefault="00D63E6E" w:rsidP="00D63E6E" w:rsidR="00D63E6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FORMA MIRE d. o. o. Novigrad, Ul. Murvi 76, OIB </w:t>
      </w:r>
      <w:r w:rsidRPr="00D63E6E">
        <w:rPr>
          <w:rFonts w:cs="Times New Roman" w:eastAsia="Times New Roman"/>
        </w:rPr>
        <w:t>44304892066</w:t>
      </w:r>
      <w:r>
        <w:rPr>
          <w:rFonts w:cs="Times New Roman" w:eastAsia="Times New Roman"/>
        </w:rPr>
        <w:t xml:space="preserve">, MBS </w:t>
      </w:r>
      <w:r w:rsidRPr="00D63E6E">
        <w:rPr>
          <w:rFonts w:cs="Times New Roman" w:eastAsia="Times New Roman"/>
        </w:rPr>
        <w:t>040270339</w:t>
      </w:r>
      <w:r>
        <w:rPr>
          <w:rFonts w:cs="Times New Roman" w:eastAsia="Times New Roman"/>
          <w:szCs w:val="24"/>
        </w:rPr>
        <w:t>.</w:t>
      </w:r>
    </w:p>
    <w:p w:rsidRDefault="00D63E6E" w:rsidP="00D63E6E" w:rsidR="00D63E6E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D63E6E" w:rsidP="00D63E6E" w:rsidR="00D63E6E" w:rsidRPr="005D578C">
      <w:pPr>
        <w:rPr>
          <w:rFonts w:cs="Times New Roman" w:eastAsia="Times New Roman"/>
          <w:szCs w:val="24"/>
        </w:rPr>
      </w:pPr>
    </w:p>
    <w:p w:rsidRDefault="00D63E6E" w:rsidP="00D63E6E" w:rsidR="00D63E6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63E6E" w:rsidP="00D63E6E" w:rsidR="00D63E6E">
      <w:pPr>
        <w:ind w:firstLine="708"/>
        <w:rPr>
          <w:rFonts w:cs="Times New Roman" w:eastAsia="Times New Roman"/>
          <w:szCs w:val="24"/>
        </w:rPr>
      </w:pPr>
    </w:p>
    <w:p w:rsidRDefault="00D63E6E" w:rsidP="00D63E6E" w:rsidR="00D63E6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7. lipnja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FORMA MIRE d. o. o. Novigrad</w:t>
      </w:r>
      <w:r>
        <w:rPr>
          <w:rFonts w:cs="Times New Roman" w:eastAsia="Times New Roman"/>
          <w:szCs w:val="24"/>
        </w:rPr>
        <w:t>.</w:t>
      </w:r>
    </w:p>
    <w:p w:rsidRDefault="00D63E6E" w:rsidP="00D63E6E" w:rsidR="00D63E6E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5. lipnja 2017. imao neizvršene osnove za plaćanje u neprekinutom razdoblju od 120 dana u ukupnom iznosu 6.309,28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1-4 spisa)</w:t>
      </w:r>
      <w:r>
        <w:rPr>
          <w:rFonts w:eastAsiaTheme="minorHAnsi"/>
          <w:lang w:eastAsia="en-US"/>
        </w:rPr>
        <w:t>, sud je, sukladno čl. 430. SZ-a, 9. lipnja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10 St-331/2017-3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 w:rsidRPr="00354134"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D63E6E" w:rsidP="00D63E6E" w:rsidR="00D63E6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D63E6E" w:rsidP="00D63E6E" w:rsidR="00D63E6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D63E6E" w:rsidP="00D63E6E" w:rsidR="00D63E6E" w:rsidRPr="005D578C">
      <w:pPr>
        <w:rPr>
          <w:rFonts w:cs="Times New Roman" w:eastAsia="Times New Roman"/>
          <w:szCs w:val="24"/>
        </w:rPr>
      </w:pPr>
    </w:p>
    <w:p w:rsidRDefault="00D63E6E" w:rsidP="00D63E6E" w:rsidR="00D63E6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E55E45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kolovoza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63E6E" w:rsidP="00D63E6E" w:rsidR="00D63E6E">
      <w:pPr>
        <w:rPr>
          <w:rFonts w:cs="Times New Roman" w:eastAsia="Times New Roman"/>
          <w:szCs w:val="24"/>
        </w:rPr>
      </w:pPr>
    </w:p>
    <w:p w:rsidRDefault="00D63E6E" w:rsidP="00D63E6E" w:rsidR="00D63E6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D63E6E" w:rsidP="00D63E6E" w:rsidR="00D63E6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412B45">
        <w:rPr>
          <w:rFonts w:cs="Times New Roman" w:eastAsia="Times New Roman"/>
          <w:szCs w:val="24"/>
        </w:rPr>
        <w:t>, v.r.</w:t>
      </w:r>
    </w:p>
    <w:p w:rsidRDefault="00D63E6E" w:rsidP="00D63E6E" w:rsidR="00D63E6E">
      <w:pPr>
        <w:jc w:val="left"/>
        <w:rPr>
          <w:rFonts w:cs="Times New Roman" w:eastAsia="Times New Roman"/>
          <w:szCs w:val="24"/>
        </w:rPr>
      </w:pPr>
    </w:p>
    <w:p w:rsidRDefault="00D63E6E" w:rsidP="00D63E6E" w:rsidR="00D63E6E" w:rsidRPr="005D578C">
      <w:pPr>
        <w:jc w:val="left"/>
        <w:rPr>
          <w:rFonts w:cs="Times New Roman" w:eastAsia="Times New Roman"/>
          <w:szCs w:val="24"/>
        </w:rPr>
      </w:pPr>
    </w:p>
    <w:p w:rsidRDefault="00D63E6E" w:rsidP="00D63E6E" w:rsidR="00D63E6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63E6E" w:rsidP="00D63E6E" w:rsidR="00D63E6E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D63E6E" w:rsidP="00D63E6E" w:rsidR="00D63E6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D63E6E" w:rsidP="00D63E6E" w:rsidR="00D63E6E">
      <w:pPr>
        <w:rPr>
          <w:rFonts w:cs="Times New Roman" w:eastAsia="Times New Roman"/>
          <w:szCs w:val="24"/>
        </w:rPr>
      </w:pPr>
    </w:p>
    <w:p w:rsidRDefault="00D63E6E" w:rsidP="00D63E6E" w:rsidR="00D63E6E" w:rsidRPr="005D578C">
      <w:pPr>
        <w:rPr>
          <w:rFonts w:cs="Times New Roman" w:eastAsia="Times New Roman"/>
          <w:szCs w:val="24"/>
        </w:rPr>
      </w:pPr>
    </w:p>
    <w:p w:rsidRDefault="00D63E6E" w:rsidP="00D63E6E" w:rsidR="00D63E6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63E6E" w:rsidP="00D63E6E" w:rsidR="00D63E6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D63E6E" w:rsidP="00D63E6E" w:rsidR="00D63E6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FORMA MIRE d. o. o. Novigrad, Ul. Murvi 76, </w:t>
      </w:r>
    </w:p>
    <w:p w:rsidRDefault="00D63E6E" w:rsidP="00D63E6E" w:rsidR="00D63E6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D63E6E" w:rsidP="00D63E6E" w:rsidR="00D63E6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D63E6E" w:rsidP="00D63E6E" w:rsidR="00D63E6E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t>Slaven Gavrić, Rijeka,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D63E6E" w:rsidP="00D63E6E" w:rsidR="00D63E6E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D63E6E" w:rsidP="00D63E6E" w:rsidR="00D63E6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D63E6E" w:rsidP="00D63E6E" w:rsidR="00D63E6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D63E6E" w:rsidP="00D63E6E" w:rsidR="00D63E6E"/>
    <w:p w:rsidRDefault="00D63E6E" w:rsidP="00D63E6E" w:rsidR="00D63E6E"/>
    <w:sectPr w:rsidSect="00330B1C" w:rsidR="00D63E6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5E45" w:rsidR="003C6D02">
      <w:r>
        <w:separator/>
      </w:r>
    </w:p>
  </w:endnote>
  <w:endnote w:id="0" w:type="continuationSeparator">
    <w:p w:rsidRDefault="00E55E45" w:rsidR="003C6D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5E45" w:rsidR="003C6D02">
      <w:r>
        <w:separator/>
      </w:r>
    </w:p>
  </w:footnote>
  <w:footnote w:id="0" w:type="continuationSeparator">
    <w:p w:rsidRDefault="00E55E45" w:rsidR="003C6D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3E6E" w:rsidP="00330B1C" w:rsidR="00330B1C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12B4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E55E45">
      <w:rPr>
        <w:szCs w:val="24"/>
      </w:rPr>
      <w:t>10</w:t>
    </w:r>
    <w:r>
      <w:rPr>
        <w:szCs w:val="24"/>
      </w:rPr>
      <w:t xml:space="preserve"> St-</w:t>
    </w:r>
    <w:r w:rsidR="00E55E45">
      <w:rPr>
        <w:szCs w:val="24"/>
      </w:rPr>
      <w:t>331</w:t>
    </w:r>
    <w:r>
      <w:rPr>
        <w:szCs w:val="24"/>
      </w:rPr>
      <w:t>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5E45" w:rsidP="00330B1C" w:rsidR="00330B1C" w:rsidRPr="00970AE0">
    <w:pPr>
      <w:pStyle w:val="Zaglavlje"/>
      <w:jc w:val="right"/>
    </w:pPr>
    <w:r>
      <w:rPr>
        <w:szCs w:val="24"/>
      </w:rPr>
      <w:t>10</w:t>
    </w:r>
    <w:r w:rsidR="00D63E6E">
      <w:rPr>
        <w:szCs w:val="24"/>
      </w:rPr>
      <w:t xml:space="preserve"> St-</w:t>
    </w:r>
    <w:r>
      <w:rPr>
        <w:szCs w:val="24"/>
      </w:rPr>
      <w:t>331</w:t>
    </w:r>
    <w:r w:rsidR="00D63E6E">
      <w:rPr>
        <w:szCs w:val="24"/>
      </w:rPr>
      <w:t>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72A4"/>
    <w:rsid w:val="00133ACD"/>
    <w:rsid w:val="003C6D02"/>
    <w:rsid w:val="00412B45"/>
    <w:rsid w:val="006972A4"/>
    <w:rsid w:val="009B5750"/>
    <w:rsid w:val="00D63E6E"/>
    <w:rsid w:val="00E55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3E6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63E6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63E6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3E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3E6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5E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5E4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2B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2B4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12B4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12B4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12B4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3E6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63E6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63E6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3E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3E6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5E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5E4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2B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2B4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12B4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12B4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12B4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St-331/2017</izvorni_sadrzaj>
    <derivirana_varijabla naziv="DomainObject.Predmet.OznakaBroj_1">St-331/2017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FORMA MIRE d.o.o. NOVIGRAD</izvorni_sadrzaj>
    <derivirana_varijabla naziv="DomainObject.Predmet.ProtustrankaFormated_1">  FORMA MIRE d.o.o. NOVIGRAD</derivirana_varijabla>
  </DomainObject.Predmet.ProtustrankaFormated>
  <DomainObject.Predmet.ProtustrankaFormatedOIB>
    <izvorni_sadrzaj>  FORMA MIRE d.o.o. NOVIGRAD, OIB 44304892066</izvorni_sadrzaj>
    <derivirana_varijabla naziv="DomainObject.Predmet.ProtustrankaFormatedOIB_1">  FORMA MIRE d.o.o. NOVIGRAD, OIB 44304892066</derivirana_varijabla>
  </DomainObject.Predmet.ProtustrankaFormatedOIB>
  <DomainObject.Predmet.ProtustrankaFormatedWithAdress>
    <izvorni_sadrzaj> FORMA MIRE d.o.o. NOVIGRAD, Ul. Murvi 76, 52466 Novigrad</izvorni_sadrzaj>
    <derivirana_varijabla naziv="DomainObject.Predmet.ProtustrankaFormatedWithAdress_1"> FORMA MIRE d.o.o. NOVIGRAD, Ul. Murvi 76, 52466 Novigrad</derivirana_varijabla>
  </DomainObject.Predmet.ProtustrankaFormatedWithAdress>
  <DomainObject.Predmet.ProtustrankaFormatedWithAdressOIB>
    <izvorni_sadrzaj> FORMA MIRE d.o.o. NOVIGRAD, OIB 44304892066, Ul. Murvi 76, 52466 Novigrad</izvorni_sadrzaj>
    <derivirana_varijabla naziv="DomainObject.Predmet.ProtustrankaFormatedWithAdressOIB_1"> FORMA MIRE d.o.o. NOVIGRAD, OIB 44304892066, Ul. Murvi 76, 52466 Novigrad</derivirana_varijabla>
  </DomainObject.Predmet.ProtustrankaFormatedWithAdressOIB>
  <DomainObject.Predmet.ProtustrankaWithAdress>
    <izvorni_sadrzaj>FORMA MIRE d.o.o. NOVIGRAD Ul. Murvi 76, 52466 Novigrad</izvorni_sadrzaj>
    <derivirana_varijabla naziv="DomainObject.Predmet.ProtustrankaWithAdress_1">FORMA MIRE d.o.o. NOVIGRAD Ul. Murvi 76, 52466 Novigrad</derivirana_varijabla>
  </DomainObject.Predmet.ProtustrankaWithAdress>
  <DomainObject.Predmet.ProtustrankaWithAdressOIB>
    <izvorni_sadrzaj>FORMA MIRE d.o.o. NOVIGRAD, OIB 44304892066, Ul. Murvi 76, 52466 Novigrad</izvorni_sadrzaj>
    <derivirana_varijabla naziv="DomainObject.Predmet.ProtustrankaWithAdressOIB_1">FORMA MIRE d.o.o. NOVIGRAD, OIB 44304892066, Ul. Murvi 76, 52466 Novigrad</derivirana_varijabla>
  </DomainObject.Predmet.ProtustrankaWithAdressOIB>
  <DomainObject.Predmet.ProtustrankaNazivFormated>
    <izvorni_sadrzaj>FORMA MIRE d.o.o. NOVIGRAD</izvorni_sadrzaj>
    <derivirana_varijabla naziv="DomainObject.Predmet.ProtustrankaNazivFormated_1">FORMA MIRE d.o.o. NOVIGRAD</derivirana_varijabla>
  </DomainObject.Predmet.ProtustrankaNazivFormated>
  <DomainObject.Predmet.ProtustrankaNazivFormatedOIB>
    <izvorni_sadrzaj>FORMA MIRE d.o.o. NOVIGRAD, OIB 44304892066</izvorni_sadrzaj>
    <derivirana_varijabla naziv="DomainObject.Predmet.ProtustrankaNazivFormatedOIB_1">FORMA MIRE d.o.o. NOVIGRAD, OIB 44304892066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6309.28</izvorni_sadrzaj>
    <derivirana_varijabla naziv="DomainObject.Predmet.TrenutnaVrijednost_1">6309.28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FORMA MIRE d.o.o. NOVIGRAD</item>
    </izvorni_sadrzaj>
    <derivirana_varijabla naziv="DomainObject.Predmet.ProtuStrankaListFormated_1">
      <item>FORMA MIRE d.o.o. NOVIGRAD</item>
    </derivirana_varijabla>
  </DomainObject.Predmet.ProtuStrankaListFormated>
  <DomainObject.Predmet.ProtuStrankaListFormatedOIB>
    <izvorni_sadrzaj>
      <item>FORMA MIRE d.o.o. NOVIGRAD, OIB 44304892066</item>
    </izvorni_sadrzaj>
    <derivirana_varijabla naziv="DomainObject.Predmet.ProtuStrankaListFormatedOIB_1">
      <item>FORMA MIRE d.o.o. NOVIGRAD, OIB 44304892066</item>
    </derivirana_varijabla>
  </DomainObject.Predmet.ProtuStrankaListFormatedOIB>
  <DomainObject.Predmet.ProtuStrankaListFormatedWithAdress>
    <izvorni_sadrzaj>
      <item>FORMA MIRE d.o.o. NOVIGRAD, Ul. Murvi 76, 52466 Novigrad</item>
    </izvorni_sadrzaj>
    <derivirana_varijabla naziv="DomainObject.Predmet.ProtuStrankaListFormatedWithAdress_1">
      <item>FORMA MIRE d.o.o. NOVIGRAD, Ul. Murvi 76, 52466 Novigrad</item>
    </derivirana_varijabla>
  </DomainObject.Predmet.ProtuStrankaListFormatedWithAdress>
  <DomainObject.Predmet.ProtuStrankaListFormatedWithAdressOIB>
    <izvorni_sadrzaj>
      <item>FORMA MIRE d.o.o. NOVIGRAD, OIB 44304892066, Ul. Murvi 76, 52466 Novigrad</item>
    </izvorni_sadrzaj>
    <derivirana_varijabla naziv="DomainObject.Predmet.ProtuStrankaListFormatedWithAdressOIB_1">
      <item>FORMA MIRE d.o.o. NOVIGRAD, OIB 44304892066, Ul. Murvi 76, 52466 Novigrad</item>
    </derivirana_varijabla>
  </DomainObject.Predmet.ProtuStrankaListFormatedWithAdressOIB>
  <DomainObject.Predmet.ProtuStrankaListNazivFormated>
    <izvorni_sadrzaj>
      <item>FORMA MIRE d.o.o. NOVIGRAD</item>
    </izvorni_sadrzaj>
    <derivirana_varijabla naziv="DomainObject.Predmet.ProtuStrankaListNazivFormated_1">
      <item>FORMA MIRE d.o.o. NOVIGRAD</item>
    </derivirana_varijabla>
  </DomainObject.Predmet.ProtuStrankaListNazivFormated>
  <DomainObject.Predmet.ProtuStrankaListNazivFormatedOIB>
    <izvorni_sadrzaj>
      <item>FORMA MIRE d.o.o. NOVIGRAD, OIB 44304892066</item>
    </izvorni_sadrzaj>
    <derivirana_varijabla naziv="DomainObject.Predmet.ProtuStrankaListNazivFormatedOIB_1">
      <item>FORMA MIRE d.o.o. NOVIGRAD, OIB 44304892066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FORMA MIRE d.o.o. NOVIGRAD</izvorni_sadrzaj>
    <derivirana_varijabla naziv="DomainObject.Predmet.ProtustrankaIDrugi_1">FORMA MIRE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FORMA MIRE d.o.o. NOVIGRAD, OIB 44304892066, Ul. Murvi 76, 52466 Novigrad</izvorni_sadrzaj>
    <derivirana_varijabla naziv="DomainObject.Predmet.ProtustrankaIDrugiAdressOIB_1">FORMA MIRE d.o.o. NOVIGRAD, OIB 44304892066, Ul. Murvi 76,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FORMA MIRE d.o.o. NOVIGRAD</item>
    </izvorni_sadrzaj>
    <derivirana_varijabla naziv="DomainObject.Predmet.SudioniciListNaziv_1">
      <item>FINANCIJSKA AGENCIJA, RC RIJEKA, PODRUŽNICA PULA, PULA</item>
      <item>FORMA MIRE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FORMA MIRE d.o.o. NOVIGRAD, OIB 44304892066, Ul. Murvi 76,52466 Novigrad</item>
    </izvorni_sadrzaj>
    <derivirana_varijabla naziv="DomainObject.Predmet.SudioniciListAdressOIB_1">
      <item>FINANCIJSKA AGENCIJA, RC RIJEKA, PODRUŽNICA PULA, PULA, OIB 85821130368, Giardini 5,52100 Pula</item>
      <item>FORMA MIRE d.o.o. NOVIGRAD, OIB 44304892066, Ul. Murvi 76,52466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44304892066</item>
    </izvorni_sadrzaj>
    <derivirana_varijabla naziv="DomainObject.Predmet.SudioniciListNazivOIB_1">
      <item>, OIB 85821130368</item>
      <item>, OIB 44304892066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685</properties:Words>
  <properties:Characters>3563</properties:Characters>
  <properties:Lines>86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2017-09-01T06:58:00Z</dcterms:created>
  <dc:creator>Morena Brajuha</dc:creator>
  <cp:lastModifiedBy>Sanja Lakošeljac</cp:lastModifiedBy>
  <cp:lastPrinted>2017-09-01T07:00:00Z</cp:lastPrinted>
  <dcterms:modified xmlns:xsi="http://www.w3.org/2001/XMLSchema-instance" xsi:type="dcterms:W3CDTF">2017-09-01T07:00:00Z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