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49d0" w14:paraId="7a249d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353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               6 St-826/2016-2.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>O G L A S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ART KLUB UDRUGA ZA PSIHO-SOCIJALNU POMOĆ KROZ KREATIVNI RAD U LIKVIDACIJI, Zagreb, Cernička 50, registarski broj: 21007546, OIB: 64901486137, koji se vodi kod ovoga suda pod brojem St-838/2016. temeljem odredbe čl.430., 431. i 434. Stečajnog zakona (Narodne novine br. 71/15), objavljuje: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5.565,32 kn, u koji iznos je uračunata kamata i naknada Financijske agencije za provedbu ovrhe na novčanim sredstvima. 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U Bjelovaru 9. lipnja 2016.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35329">
        <w:rPr>
          <w:rFonts w:cs="Times New Roman" w:eastAsia="Times New Roman"/>
          <w:szCs w:val="20"/>
          <w:lang w:eastAsia="hr-HR"/>
        </w:rPr>
        <w:t>Rj</w:t>
      </w:r>
      <w:proofErr w:type="spellEnd"/>
      <w:r w:rsidRPr="00535329">
        <w:rPr>
          <w:rFonts w:cs="Times New Roman" w:eastAsia="Times New Roman"/>
          <w:szCs w:val="20"/>
          <w:lang w:eastAsia="hr-HR"/>
        </w:rPr>
        <w:t>.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>II. Kal. 45 dana</w:t>
      </w:r>
    </w:p>
    <w:p w:rsidRDefault="00535329" w:rsidP="00535329" w:rsidR="00535329" w:rsidRPr="005353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329">
        <w:rPr>
          <w:rFonts w:cs="Times New Roman" w:eastAsia="Times New Roman"/>
          <w:szCs w:val="20"/>
          <w:lang w:eastAsia="hr-HR"/>
        </w:rPr>
        <w:t>Bjelovar, 9.6.2016.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329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9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St-826/2016-2</izvorni_sadrzaj>
    <derivirana_varijabla naziv="DomainObject.Oznaka_1">St-826/2016-2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KLUB UDRUGA ZA PSIHO-SOCIJALNU POMOĆ KROZ KREATIVNI RAD u likvidaciji</izvorni_sadrzaj>
    <derivirana_varijabla naziv="DomainObject.Predmet.ProtustrankaFormated_1">  ART KLUB UDRUGA ZA PSIHO-SOCIJALNU POMOĆ KROZ KREATIVNI RAD u likvidaciji</derivirana_varijabla>
  </DomainObject.Predmet.ProtustrankaFormated>
  <DomainObject.Predmet.ProtustrankaFormatedOIB>
    <izvorni_sadrzaj>  ART KLUB UDRUGA ZA PSIHO-SOCIJALNU POMOĆ KROZ KREATIVNI RAD u likvidaciji, OIB 64901486137</izvorni_sadrzaj>
    <derivirana_varijabla naziv="DomainObject.Predmet.ProtustrankaFormatedOIB_1">  ART KLUB UDRUGA ZA PSIHO-SOCIJALNU POMOĆ KROZ KREATIVNI RAD u likvidaciji, OIB 64901486137</derivirana_varijabla>
  </DomainObject.Predmet.ProtustrankaFormatedOIB>
  <DomainObject.Predmet.ProtustrankaFormatedWithAdress>
    <izvorni_sadrzaj> ART KLUB UDRUGA ZA PSIHO-SOCIJALNU POMOĆ KROZ KREATIVNI RAD u likvidaciji, Cernička 50, 10000 Zagreb</izvorni_sadrzaj>
    <derivirana_varijabla naziv="DomainObject.Predmet.ProtustrankaFormatedWithAdress_1"> ART KLUB UDRUGA ZA PSIHO-SOCIJALNU POMOĆ KROZ KREATIVNI RAD u likvidaciji, Cernička 50, 10000 Zagreb</derivirana_varijabla>
  </DomainObject.Predmet.ProtustrankaFormatedWithAdress>
  <DomainObject.Predmet.ProtustrankaFormatedWithAdressOIB>
    <izvorni_sadrzaj> ART KLUB UDRUGA ZA PSIHO-SOCIJALNU POMOĆ KROZ KREATIVNI RAD u likvidaciji, OIB 64901486137, Cernička 50, 10000 Zagreb</izvorni_sadrzaj>
    <derivirana_varijabla naziv="DomainObject.Predmet.ProtustrankaFormatedWithAdressOIB_1"> ART KLUB UDRUGA ZA PSIHO-SOCIJALNU POMOĆ KROZ KREATIVNI RAD u likvidaciji, OIB 64901486137, Cernička 50, 10000 Zagreb</derivirana_varijabla>
  </DomainObject.Predmet.ProtustrankaFormatedWithAdressOIB>
  <DomainObject.Predmet.ProtustrankaWithAdress>
    <izvorni_sadrzaj>ART KLUB UDRUGA ZA PSIHO-SOCIJALNU POMOĆ KROZ KREATIVNI RAD u likvidaciji Cernička 50, 10000 Zagreb</izvorni_sadrzaj>
    <derivirana_varijabla naziv="DomainObject.Predmet.ProtustrankaWithAdress_1">ART KLUB UDRUGA ZA PSIHO-SOCIJALNU POMOĆ KROZ KREATIVNI RAD u likvidaciji Cernička 50, 10000 Zagreb</derivirana_varijabla>
  </DomainObject.Predmet.ProtustrankaWithAdress>
  <DomainObject.Predmet.ProtustrankaWithAdressOIB>
    <izvorni_sadrzaj>ART KLUB UDRUGA ZA PSIHO-SOCIJALNU POMOĆ KROZ KREATIVNI RAD u likvidaciji, OIB 64901486137, Cernička 50, 10000 Zagreb</izvorni_sadrzaj>
    <derivirana_varijabla naziv="DomainObject.Predmet.ProtustrankaWithAdressOIB_1">ART KLUB UDRUGA ZA PSIHO-SOCIJALNU POMOĆ KROZ KREATIVNI RAD u likvidaciji, OIB 64901486137, Cernička 50, 10000 Zagreb</derivirana_varijabla>
  </DomainObject.Predmet.ProtustrankaWithAdressOIB>
  <DomainObject.Predmet.ProtustrankaNazivFormated>
    <izvorni_sadrzaj>ART KLUB UDRUGA ZA PSIHO-SOCIJALNU POMOĆ KROZ KREATIVNI RAD u likvidaciji</izvorni_sadrzaj>
    <derivirana_varijabla naziv="DomainObject.Predmet.ProtustrankaNazivFormated_1">ART KLUB UDRUGA ZA PSIHO-SOCIJALNU POMOĆ KROZ KREATIVNI RAD u likvidaciji</derivirana_varijabla>
  </DomainObject.Predmet.ProtustrankaNazivFormated>
  <DomainObject.Predmet.ProtustrankaNazivFormatedOIB>
    <izvorni_sadrzaj>ART KLUB UDRUGA ZA PSIHO-SOCIJALNU POMOĆ KROZ KREATIVNI RAD u likvidaciji, OIB 64901486137</izvorni_sadrzaj>
    <derivirana_varijabla naziv="DomainObject.Predmet.ProtustrankaNazivFormatedOIB_1">ART KLUB UDRUGA ZA PSIHO-SOCIJALNU POMOĆ KROZ KREATIVNI RAD u likvidaciji, OIB 64901486137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KLUB UDRUGA ZA PSIHO-SOCIJALNU POMOĆ KROZ KREATIVNI RAD u likvidaciji</item>
    </izvorni_sadrzaj>
    <derivirana_varijabla naziv="DomainObject.Predmet.ProtuStrankaListFormated_1">
      <item>ART KLUB UDRUGA ZA PSIHO-SOCIJALNU POMOĆ KROZ KREATIVNI RAD u likvidaciji</item>
    </derivirana_varijabla>
  </DomainObject.Predmet.ProtuStrankaListFormated>
  <DomainObject.Predmet.ProtuStrankaListFormatedOIB>
    <izvorni_sadrzaj>
      <item>ART KLUB UDRUGA ZA PSIHO-SOCIJALNU POMOĆ KROZ KREATIVNI RAD u likvidaciji, OIB 64901486137</item>
    </izvorni_sadrzaj>
    <derivirana_varijabla naziv="DomainObject.Predmet.ProtuStrankaListFormatedOIB_1">
      <item>ART KLUB UDRUGA ZA PSIHO-SOCIJALNU POMOĆ KROZ KREATIVNI RAD u likvidaciji, OIB 64901486137</item>
    </derivirana_varijabla>
  </DomainObject.Predmet.ProtuStrankaListFormatedOIB>
  <DomainObject.Predmet.ProtuStrankaListFormatedWithAdress>
    <izvorni_sadrzaj>
      <item>ART KLUB UDRUGA ZA PSIHO-SOCIJALNU POMOĆ KROZ KREATIVNI RAD u likvidaciji, Cernička 50, 10000 Zagreb</item>
    </izvorni_sadrzaj>
    <derivirana_varijabla naziv="DomainObject.Predmet.ProtuStrankaListFormatedWithAdress_1">
      <item>ART KLUB UDRUGA ZA PSIHO-SOCIJALNU POMOĆ KROZ KREATIVNI RAD u likvidaciji, Cernička 50, 10000 Zagreb</item>
    </derivirana_varijabla>
  </DomainObject.Predmet.ProtuStrankaListFormatedWithAdress>
  <DomainObject.Predmet.ProtuStrankaListFormatedWithAdressOIB>
    <izvorni_sadrzaj>
      <item>ART KLUB UDRUGA ZA PSIHO-SOCIJALNU POMOĆ KROZ KREATIVNI RAD u likvidaciji, OIB 64901486137, Cernička 50, 10000 Zagreb</item>
    </izvorni_sadrzaj>
    <derivirana_varijabla naziv="DomainObject.Predmet.ProtuStrankaListFormatedWithAdressOIB_1">
      <item>ART KLUB UDRUGA ZA PSIHO-SOCIJALNU POMOĆ KROZ KREATIVNI RAD u likvidaciji, OIB 64901486137, Cernička 50, 10000 Zagreb</item>
    </derivirana_varijabla>
  </DomainObject.Predmet.ProtuStrankaListFormatedWithAdressOIB>
  <DomainObject.Predmet.ProtuStrankaListNazivFormated>
    <izvorni_sadrzaj>
      <item>ART KLUB UDRUGA ZA PSIHO-SOCIJALNU POMOĆ KROZ KREATIVNI RAD u likvidaciji</item>
    </izvorni_sadrzaj>
    <derivirana_varijabla naziv="DomainObject.Predmet.ProtuStrankaListNazivFormated_1">
      <item>ART KLUB UDRUGA ZA PSIHO-SOCIJALNU POMOĆ KROZ KREATIVNI RAD u likvidaciji</item>
    </derivirana_varijabla>
  </DomainObject.Predmet.ProtuStrankaListNazivFormated>
  <DomainObject.Predmet.ProtuStrankaListNazivFormatedOIB>
    <izvorni_sadrzaj>
      <item>ART KLUB UDRUGA ZA PSIHO-SOCIJALNU POMOĆ KROZ KREATIVNI RAD u likvidaciji, OIB 64901486137</item>
    </izvorni_sadrzaj>
    <derivirana_varijabla naziv="DomainObject.Predmet.ProtuStrankaListNazivFormatedOIB_1">
      <item>ART KLUB UDRUGA ZA PSIHO-SOCIJALNU POMOĆ KROZ KREATIVNI RAD u likvidaciji, OIB 64901486137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St-826/2016-2</izvorni_sadrzaj>
    <derivirana_varijabla naziv="DomainObject.PoslovniBrojDokumenta_1">St-826/2016-2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KLUB UDRUGA ZA PSIHO-SOCIJALNU POMOĆ KROZ KREATIVNI RAD u likvidaciji</izvorni_sadrzaj>
    <derivirana_varijabla naziv="DomainObject.Predmet.ProtustrankaIDrugi_1">ART KLUB UDRUGA ZA PSIHO-SOCIJALNU POMOĆ KROZ KREATIVNI RAD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 KLUB UDRUGA ZA PSIHO-SOCIJALNU POMOĆ KROZ KREATIVNI RAD u likvidaciji, OIB 64901486137, Cernička 50, 10000 Zagreb</izvorni_sadrzaj>
    <derivirana_varijabla naziv="DomainObject.Predmet.ProtustrankaIDrugiAdressOIB_1">ART KLUB UDRUGA ZA PSIHO-SOCIJALNU POMOĆ KROZ KREATIVNI RAD u likvidaciji, OIB 64901486137, Cernička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KLUB UDRUGA ZA PSIHO-SOCIJALNU POMOĆ KROZ KREATIVNI RAD u likvidaciji</item>
      <item>FINA Regionalni centar Zagreb</item>
    </izvorni_sadrzaj>
    <derivirana_varijabla naziv="DomainObject.Predmet.SudioniciListNaziv_1">
      <item>ART KLUB UDRUGA ZA PSIHO-SOCIJALNU POMOĆ KROZ KREATIVNI RAD u likvidaciji</item>
      <item>FINA Regionalni centar Zagreb</item>
    </derivirana_varijabla>
  </DomainObject.Predmet.SudioniciListNaziv>
  <DomainObject.Predmet.SudioniciListAdressOIB>
    <izvorni_sadrzaj>
      <item>ART KLUB UDRUGA ZA PSIHO-SOCIJALNU POMOĆ KROZ KREATIVNI RAD u likvidaciji, OIB 64901486137, Cernička 50,10000 Zagreb</item>
      <item>FINA Regionalni centar Zagreb, OIB 85821130368, Trg svibanjskih žrtava 1995. br. 1,10000 Zagreb</item>
    </izvorni_sadrzaj>
    <derivirana_varijabla naziv="DomainObject.Predmet.SudioniciListAdressOIB_1">
      <item>ART KLUB UDRUGA ZA PSIHO-SOCIJALNU POMOĆ KROZ KREATIVNI RAD u likvidaciji, OIB 64901486137, Cernička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A5FA0-9626-4176-AFC3-8D3394805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1658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2016-06-09T11:56:00Z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