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5597" w14:paraId="4985597" w:rsidRDefault="00C17928" w:rsidP="00C17928" w:rsidR="00C1792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7928" w:rsidP="00C17928" w:rsidR="00C1792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7928" w:rsidP="00C17928" w:rsidR="00C179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7928" w:rsidP="00C17928" w:rsidR="00C1792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7928" w:rsidP="00C17928" w:rsidR="00C1792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7928" w:rsidP="00C17928" w:rsidR="00C1792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7928" w:rsidP="00C17928" w:rsidR="00C17928" w:rsidRPr="005D578C">
      <w:pPr>
        <w:jc w:val="center"/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7928" w:rsidP="00C17928" w:rsidR="00C17928" w:rsidRPr="005D578C">
      <w:pPr>
        <w:rPr>
          <w:rFonts w:cs="Times New Roman" w:eastAsia="Times New Roman"/>
          <w:szCs w:val="24"/>
        </w:rPr>
      </w:pPr>
    </w:p>
    <w:p w:rsidRDefault="00A71AE8" w:rsidP="00A71AE8" w:rsidR="00C17928" w:rsidRPr="00A71AE8">
      <w:r>
        <w:rPr>
          <w:rFonts w:cs="Times New Roman" w:eastAsia="Times New Roman"/>
          <w:szCs w:val="24"/>
        </w:rPr>
        <w:tab/>
      </w:r>
      <w:r w:rsidR="00C17928" w:rsidRPr="005D578C">
        <w:rPr>
          <w:rFonts w:cs="Times New Roman" w:eastAsia="Times New Roman"/>
          <w:szCs w:val="24"/>
        </w:rPr>
        <w:t xml:space="preserve">Trgovački sud u Pazinu, po </w:t>
      </w:r>
      <w:r w:rsidR="00C17928">
        <w:rPr>
          <w:rFonts w:cs="Times New Roman" w:eastAsia="Times New Roman"/>
          <w:szCs w:val="24"/>
        </w:rPr>
        <w:t>sucu Damiru Rabaru</w:t>
      </w:r>
      <w:r w:rsidR="00C17928" w:rsidRPr="005D578C">
        <w:rPr>
          <w:rFonts w:cs="Times New Roman" w:eastAsia="Times New Roman"/>
          <w:szCs w:val="24"/>
        </w:rPr>
        <w:t>,</w:t>
      </w:r>
      <w:r w:rsidRPr="00A71AE8">
        <w:rPr>
          <w:iCs/>
        </w:rPr>
        <w:t xml:space="preserve"> </w:t>
      </w:r>
      <w:r w:rsidRPr="005D4EDE">
        <w:rPr>
          <w:iCs/>
        </w:rPr>
        <w:t>na temelju prijedloga sudske savjetnice Mihaele Kaligari</w:t>
      </w:r>
      <w:r>
        <w:t>,</w:t>
      </w:r>
      <w:r w:rsidR="00C17928" w:rsidRPr="005D578C">
        <w:t xml:space="preserve"> </w:t>
      </w:r>
      <w:r w:rsidR="00F61ED2">
        <w:rPr>
          <w:rFonts w:cs="Times New Roman" w:eastAsia="Times New Roman"/>
          <w:szCs w:val="24"/>
        </w:rPr>
        <w:t>u skraćenom stečajnom postupku</w:t>
      </w:r>
      <w:r w:rsidR="00C17928">
        <w:rPr>
          <w:rFonts w:cs="Times New Roman" w:eastAsia="Times New Roman"/>
          <w:szCs w:val="24"/>
        </w:rPr>
        <w:t xml:space="preserve"> nad </w:t>
      </w:r>
      <w:r w:rsidR="00C17928" w:rsidRPr="005D578C">
        <w:rPr>
          <w:rFonts w:cs="Times New Roman" w:eastAsia="Times New Roman"/>
          <w:szCs w:val="24"/>
        </w:rPr>
        <w:t>pravnom osobom (dužnikom)</w:t>
      </w:r>
      <w:r w:rsidR="00C17928">
        <w:rPr>
          <w:rFonts w:cs="Times New Roman" w:eastAsia="Times New Roman"/>
          <w:szCs w:val="24"/>
        </w:rPr>
        <w:t xml:space="preserve"> BIJELI DVOR d. o. o. Poreč, Stancija Diklić</w:t>
      </w:r>
      <w:r w:rsidR="00AA374A">
        <w:rPr>
          <w:rFonts w:cs="Times New Roman" w:eastAsia="Times New Roman"/>
          <w:szCs w:val="24"/>
        </w:rPr>
        <w:t xml:space="preserve"> 2</w:t>
      </w:r>
      <w:r w:rsidR="00C17928">
        <w:rPr>
          <w:rFonts w:cs="Times New Roman" w:eastAsia="Times New Roman"/>
          <w:szCs w:val="24"/>
        </w:rPr>
        <w:t xml:space="preserve">, OIB </w:t>
      </w:r>
      <w:r w:rsidR="00C17928" w:rsidRPr="00C17928">
        <w:rPr>
          <w:rFonts w:cs="Times New Roman" w:eastAsia="Times New Roman"/>
          <w:szCs w:val="24"/>
        </w:rPr>
        <w:t>07158706991</w:t>
      </w:r>
      <w:r w:rsidR="00C17928" w:rsidRPr="00D04320">
        <w:rPr>
          <w:rFonts w:cs="Times New Roman" w:eastAsia="Times New Roman"/>
          <w:szCs w:val="24"/>
        </w:rPr>
        <w:t>,</w:t>
      </w:r>
      <w:r w:rsidR="00C17928">
        <w:rPr>
          <w:rFonts w:cs="Times New Roman" w:eastAsia="Times New Roman"/>
          <w:szCs w:val="24"/>
        </w:rPr>
        <w:t xml:space="preserve"> MBS </w:t>
      </w:r>
      <w:r w:rsidR="00C17928" w:rsidRPr="00C17928">
        <w:rPr>
          <w:rFonts w:cs="Times New Roman" w:eastAsia="Times New Roman"/>
          <w:szCs w:val="24"/>
        </w:rPr>
        <w:t>040299917</w:t>
      </w:r>
      <w:r w:rsidR="00C17928">
        <w:rPr>
          <w:rFonts w:cs="Times New Roman" w:eastAsia="Times New Roman"/>
          <w:szCs w:val="24"/>
        </w:rPr>
        <w:t xml:space="preserve">, povodom zahtjeva </w:t>
      </w:r>
      <w:r w:rsidR="00C17928" w:rsidRPr="008C0525">
        <w:rPr>
          <w:rFonts w:cs="Times New Roman" w:eastAsia="Times New Roman"/>
          <w:szCs w:val="24"/>
        </w:rPr>
        <w:t xml:space="preserve">Financijske agencije, </w:t>
      </w:r>
      <w:r w:rsidR="00C17928">
        <w:rPr>
          <w:rFonts w:cs="Times New Roman" w:eastAsia="Times New Roman"/>
          <w:szCs w:val="24"/>
        </w:rPr>
        <w:t xml:space="preserve">OIB 85821130368, </w:t>
      </w:r>
      <w:r w:rsidR="00C17928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17928">
        <w:rPr>
          <w:rFonts w:cs="Times New Roman" w:eastAsia="Times New Roman"/>
          <w:szCs w:val="24"/>
        </w:rPr>
        <w:t xml:space="preserve">Pula, </w:t>
      </w:r>
      <w:r w:rsidR="00C17928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C17928">
        <w:rPr>
          <w:rFonts w:cs="Times New Roman" w:eastAsia="Times New Roman"/>
          <w:szCs w:val="24"/>
        </w:rPr>
        <w:t>. travnja 2016.</w:t>
      </w:r>
    </w:p>
    <w:p w:rsidRDefault="00C17928" w:rsidP="00C17928" w:rsidR="00C17928" w:rsidRPr="005D578C">
      <w:pPr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7928" w:rsidP="00C17928" w:rsidR="00C17928" w:rsidRPr="005D578C">
      <w:pPr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AA374A">
        <w:rPr>
          <w:rFonts w:cs="Times New Roman" w:eastAsia="Times New Roman"/>
          <w:szCs w:val="24"/>
        </w:rPr>
        <w:t xml:space="preserve">BIJELI DVOR d. o. o. Poreč, Stancija Diklić 2, OIB </w:t>
      </w:r>
      <w:r w:rsidR="00AA374A" w:rsidRPr="00C17928">
        <w:rPr>
          <w:rFonts w:cs="Times New Roman" w:eastAsia="Times New Roman"/>
          <w:szCs w:val="24"/>
        </w:rPr>
        <w:t>07158706991</w:t>
      </w:r>
      <w:r w:rsidR="00AA374A" w:rsidRPr="00D04320">
        <w:rPr>
          <w:rFonts w:cs="Times New Roman" w:eastAsia="Times New Roman"/>
          <w:szCs w:val="24"/>
        </w:rPr>
        <w:t>,</w:t>
      </w:r>
      <w:r w:rsidR="00AA374A">
        <w:rPr>
          <w:rFonts w:cs="Times New Roman" w:eastAsia="Times New Roman"/>
          <w:szCs w:val="24"/>
        </w:rPr>
        <w:t xml:space="preserve"> MBS </w:t>
      </w:r>
      <w:r w:rsidR="00AA374A" w:rsidRPr="00C17928">
        <w:rPr>
          <w:rFonts w:cs="Times New Roman" w:eastAsia="Times New Roman"/>
          <w:szCs w:val="24"/>
        </w:rPr>
        <w:t>040299917</w:t>
      </w:r>
      <w:r w:rsidR="00A71AE8">
        <w:rPr>
          <w:rFonts w:cs="Times New Roman" w:eastAsia="Times New Roman"/>
          <w:szCs w:val="24"/>
        </w:rPr>
        <w:t>.</w:t>
      </w:r>
    </w:p>
    <w:p w:rsidRDefault="00C17928" w:rsidP="00C17928" w:rsidR="00C17928" w:rsidRPr="005D578C">
      <w:pPr>
        <w:rPr>
          <w:rFonts w:cs="Times New Roman" w:eastAsia="Times New Roman"/>
          <w:szCs w:val="24"/>
        </w:rPr>
      </w:pPr>
    </w:p>
    <w:p w:rsidRDefault="00C17928" w:rsidP="00C17928" w:rsidR="00C1792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AA374A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C17928" w:rsidP="00C17928" w:rsidR="00C17928">
      <w:pPr>
        <w:rPr>
          <w:rFonts w:cs="Times New Roman" w:eastAsia="Times New Roman"/>
          <w:szCs w:val="20"/>
        </w:rPr>
      </w:pPr>
    </w:p>
    <w:p w:rsidRDefault="00C17928" w:rsidP="00C17928" w:rsidR="00C179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AA374A">
        <w:rPr>
          <w:rFonts w:cs="Times New Roman" w:eastAsia="Times New Roman"/>
          <w:szCs w:val="24"/>
        </w:rPr>
        <w:t xml:space="preserve">BIJELI DVOR d. o. o. Poreč, Stancija Diklić 2, OIB </w:t>
      </w:r>
      <w:r w:rsidR="00AA374A" w:rsidRPr="00C17928">
        <w:rPr>
          <w:rFonts w:cs="Times New Roman" w:eastAsia="Times New Roman"/>
          <w:szCs w:val="24"/>
        </w:rPr>
        <w:t>07158706991</w:t>
      </w:r>
      <w:r w:rsidR="00AA374A" w:rsidRPr="00D04320">
        <w:rPr>
          <w:rFonts w:cs="Times New Roman" w:eastAsia="Times New Roman"/>
          <w:szCs w:val="24"/>
        </w:rPr>
        <w:t>,</w:t>
      </w:r>
      <w:r w:rsidR="00AA374A">
        <w:rPr>
          <w:rFonts w:cs="Times New Roman" w:eastAsia="Times New Roman"/>
          <w:szCs w:val="24"/>
        </w:rPr>
        <w:t xml:space="preserve"> MBS </w:t>
      </w:r>
      <w:r w:rsidR="00AA374A" w:rsidRPr="00C17928">
        <w:rPr>
          <w:rFonts w:cs="Times New Roman" w:eastAsia="Times New Roman"/>
          <w:szCs w:val="24"/>
        </w:rPr>
        <w:t>040299917</w:t>
      </w:r>
      <w:r>
        <w:rPr>
          <w:rFonts w:cs="Times New Roman" w:eastAsia="Times New Roman"/>
          <w:szCs w:val="24"/>
        </w:rPr>
        <w:t>.</w:t>
      </w:r>
    </w:p>
    <w:p w:rsidRDefault="00C17928" w:rsidP="00C17928" w:rsidR="00C17928">
      <w:pPr>
        <w:ind w:firstLine="709"/>
        <w:rPr>
          <w:rFonts w:cs="Times New Roman" w:eastAsia="Times New Roman"/>
          <w:szCs w:val="24"/>
        </w:rPr>
      </w:pPr>
    </w:p>
    <w:p w:rsidRDefault="00C17928" w:rsidP="00C17928" w:rsidR="00C1792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AA374A">
        <w:rPr>
          <w:rFonts w:cs="Times New Roman" w:eastAsia="Times New Roman"/>
          <w:szCs w:val="24"/>
        </w:rPr>
        <w:t xml:space="preserve">BIJELI DVOR d. o. o. Poreč, Stancija Diklić 2, OIB </w:t>
      </w:r>
      <w:r w:rsidR="00AA374A" w:rsidRPr="00C17928">
        <w:rPr>
          <w:rFonts w:cs="Times New Roman" w:eastAsia="Times New Roman"/>
          <w:szCs w:val="24"/>
        </w:rPr>
        <w:t>07158706991</w:t>
      </w:r>
      <w:r w:rsidR="00AA374A" w:rsidRPr="00D04320">
        <w:rPr>
          <w:rFonts w:cs="Times New Roman" w:eastAsia="Times New Roman"/>
          <w:szCs w:val="24"/>
        </w:rPr>
        <w:t>,</w:t>
      </w:r>
      <w:r w:rsidR="00AA374A">
        <w:rPr>
          <w:rFonts w:cs="Times New Roman" w:eastAsia="Times New Roman"/>
          <w:szCs w:val="24"/>
        </w:rPr>
        <w:t xml:space="preserve"> MBS </w:t>
      </w:r>
      <w:r w:rsidR="00AA374A" w:rsidRPr="00C17928">
        <w:rPr>
          <w:rFonts w:cs="Times New Roman" w:eastAsia="Times New Roman"/>
          <w:szCs w:val="24"/>
        </w:rPr>
        <w:t>040299917</w:t>
      </w:r>
      <w:r>
        <w:rPr>
          <w:rFonts w:cs="Times New Roman" w:eastAsia="Times New Roman"/>
          <w:szCs w:val="24"/>
        </w:rPr>
        <w:t>.</w:t>
      </w:r>
    </w:p>
    <w:p w:rsidRDefault="00C17928" w:rsidP="00C17928" w:rsidR="00C17928">
      <w:pPr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7928" w:rsidP="00C17928" w:rsidR="00C17928">
      <w:pPr>
        <w:ind w:firstLine="708"/>
        <w:rPr>
          <w:rFonts w:cs="Times New Roman" w:eastAsia="Times New Roman"/>
          <w:szCs w:val="24"/>
        </w:rPr>
      </w:pPr>
    </w:p>
    <w:p w:rsidRDefault="00C17928" w:rsidP="00C17928" w:rsidR="00C1792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="00AA374A">
        <w:rPr>
          <w:rFonts w:cs="Times New Roman" w:eastAsia="Times New Roman"/>
          <w:szCs w:val="24"/>
        </w:rPr>
        <w:t>BIJELI DVOR d. o. o. Poreč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AA374A">
        <w:rPr>
          <w:rFonts w:cs="Times New Roman" w:eastAsia="Times New Roman"/>
          <w:szCs w:val="24"/>
        </w:rPr>
        <w:t>42</w:t>
      </w:r>
      <w:r>
        <w:rPr>
          <w:rFonts w:cs="Times New Roman" w:eastAsia="Times New Roman"/>
          <w:szCs w:val="24"/>
        </w:rPr>
        <w:t>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17928" w:rsidP="00C17928" w:rsidR="00C1792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17928" w:rsidP="00C17928" w:rsidR="00C17928" w:rsidRPr="005D578C">
      <w:pPr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71AE8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7928" w:rsidP="00C17928" w:rsidR="00C17928">
      <w:pPr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17928" w:rsidP="00C17928" w:rsidR="00C1792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17928" w:rsidP="00C17928" w:rsidR="00C17928">
      <w:pPr>
        <w:jc w:val="left"/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jc w:val="left"/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71AE8" w:rsidP="00A71AE8" w:rsidR="00A71AE8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A71AE8" w:rsidP="00A71AE8" w:rsidR="00A71AE8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C17928" w:rsidP="00C17928" w:rsidR="00C17928">
      <w:pPr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rPr>
          <w:rFonts w:cs="Times New Roman" w:eastAsia="Times New Roman"/>
          <w:szCs w:val="24"/>
        </w:rPr>
      </w:pPr>
    </w:p>
    <w:p w:rsidRDefault="00C17928" w:rsidP="00C17928" w:rsidR="00C1792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7928" w:rsidP="00C17928" w:rsidR="00C179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17928" w:rsidP="00C17928" w:rsidR="00C179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A374A">
        <w:rPr>
          <w:rFonts w:cs="Times New Roman" w:eastAsia="Times New Roman"/>
          <w:szCs w:val="24"/>
        </w:rPr>
        <w:t>BIJELI DVOR d. o. o. Poreč, Stancija Diklić 2</w:t>
      </w:r>
      <w:r>
        <w:rPr>
          <w:rFonts w:cs="Times New Roman" w:eastAsia="Times New Roman"/>
          <w:szCs w:val="24"/>
        </w:rPr>
        <w:t>,</w:t>
      </w:r>
    </w:p>
    <w:p w:rsidRDefault="00C17928" w:rsidP="00C17928" w:rsidR="00C179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</w:t>
      </w:r>
      <w:r w:rsidR="00AA374A">
        <w:rPr>
          <w:rFonts w:cs="Times New Roman" w:eastAsia="Times New Roman"/>
          <w:szCs w:val="24"/>
        </w:rPr>
        <w:t>Dražen Golemović, Vrvari, St. Diklić 3</w:t>
      </w:r>
      <w:r>
        <w:rPr>
          <w:rFonts w:cs="Times New Roman" w:eastAsia="Times New Roman"/>
          <w:szCs w:val="24"/>
        </w:rPr>
        <w:t xml:space="preserve">, </w:t>
      </w:r>
    </w:p>
    <w:p w:rsidRDefault="00C17928" w:rsidP="00C17928" w:rsidR="00C1792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C17928" w:rsidP="00C17928" w:rsidR="00C179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17928" w:rsidP="00C17928" w:rsidR="00C1792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AA374A">
        <w:rPr>
          <w:rFonts w:cs="Times New Roman" w:eastAsia="Times New Roman"/>
          <w:szCs w:val="20"/>
        </w:rPr>
        <w:t>Jelenko Lehki, Zagreb, Pavla Hatza 10</w:t>
      </w:r>
      <w:r>
        <w:rPr>
          <w:rFonts w:cs="Times New Roman" w:eastAsia="Times New Roman"/>
          <w:szCs w:val="20"/>
        </w:rPr>
        <w:t xml:space="preserve">, </w:t>
      </w:r>
    </w:p>
    <w:p w:rsidRDefault="00C17928" w:rsidP="00C17928" w:rsidR="00C1792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17928" w:rsidP="00C17928" w:rsidR="00C179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17928" w:rsidP="00C17928" w:rsidR="00C1792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17928" w:rsidP="00C17928" w:rsidR="00C17928"/>
    <w:p w:rsidRDefault="00C17928" w:rsidP="00C17928" w:rsidR="00C17928"/>
    <w:p w:rsidRDefault="00C17928" w:rsidP="00C17928" w:rsidR="00C17928"/>
    <w:p w:rsidRDefault="00C17928" w:rsidP="00C17928" w:rsidR="00C17928"/>
    <w:p w:rsidRDefault="00C17928" w:rsidP="00C17928" w:rsidR="00C17928"/>
    <w:p w:rsidRDefault="00C17928" w:rsidP="00C17928" w:rsidR="00C17928"/>
    <w:p w:rsidRDefault="00C17928" w:rsidP="00C17928" w:rsidR="00C17928"/>
    <w:p w:rsidRDefault="00C17928" w:rsidR="00C17928"/>
    <w:sectPr w:rsidSect="00C17928" w:rsidR="00C1792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928" w:rsidP="00C17928" w:rsidR="00C17928">
      <w:r>
        <w:separator/>
      </w:r>
    </w:p>
  </w:endnote>
  <w:endnote w:id="0" w:type="continuationSeparator">
    <w:p w:rsidRDefault="00C17928" w:rsidP="00C17928" w:rsidR="00C17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928" w:rsidP="00C17928" w:rsidR="00C17928">
      <w:r>
        <w:separator/>
      </w:r>
    </w:p>
  </w:footnote>
  <w:footnote w:id="0" w:type="continuationSeparator">
    <w:p w:rsidRDefault="00C17928" w:rsidP="00C17928" w:rsidR="00C17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928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323F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St-42/2016-5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928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St-42/2016-5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F1E"/>
    <w:rsid w:val="005323FC"/>
    <w:rsid w:val="0075528E"/>
    <w:rsid w:val="0079403F"/>
    <w:rsid w:val="00961F1E"/>
    <w:rsid w:val="00A71AE8"/>
    <w:rsid w:val="00AA374A"/>
    <w:rsid w:val="00C17928"/>
    <w:rsid w:val="00F6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792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9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792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9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792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79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792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3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323F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323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323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792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792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792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9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792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79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792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2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3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323F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323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323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DVOR d.o.o. POREČ</izvorni_sadrzaj>
    <derivirana_varijabla naziv="DomainObject.Predmet.ProtustrankaFormated_1">  BIJELI DVOR d.o.o. POREČ</derivirana_varijabla>
  </DomainObject.Predmet.ProtustrankaFormated>
  <DomainObject.Predmet.ProtustrankaFormatedOIB>
    <izvorni_sadrzaj>  BIJELI DVOR d.o.o. POREČ, OIB 07158706991</izvorni_sadrzaj>
    <derivirana_varijabla naziv="DomainObject.Predmet.ProtustrankaFormatedOIB_1">  BIJELI DVOR d.o.o. POREČ, OIB 07158706991</derivirana_varijabla>
  </DomainObject.Predmet.ProtustrankaFormatedOIB>
  <DomainObject.Predmet.ProtustrankaFormatedWithAdress>
    <izvorni_sadrzaj> BIJELI DVOR d.o.o. POREČ, Stancija Diklić 2, 52440 Poreč</izvorni_sadrzaj>
    <derivirana_varijabla naziv="DomainObject.Predmet.ProtustrankaFormatedWithAdress_1"> BIJELI DVOR d.o.o. POREČ, Stancija Diklić 2, 52440 Poreč</derivirana_varijabla>
  </DomainObject.Predmet.ProtustrankaFormatedWithAdress>
  <DomainObject.Predmet.ProtustrankaFormatedWithAdressOIB>
    <izvorni_sadrzaj> BIJELI DVOR d.o.o. POREČ, OIB 07158706991, Stancija Diklić 2, 52440 Poreč</izvorni_sadrzaj>
    <derivirana_varijabla naziv="DomainObject.Predmet.ProtustrankaFormatedWithAdressOIB_1"> BIJELI DVOR d.o.o. POREČ, OIB 07158706991, Stancija Diklić 2, 52440 Poreč</derivirana_varijabla>
  </DomainObject.Predmet.ProtustrankaFormatedWithAdressOIB>
  <DomainObject.Predmet.ProtustrankaWithAdress>
    <izvorni_sadrzaj>BIJELI DVOR d.o.o. POREČ Stancija Diklić 2, 52440 Poreč</izvorni_sadrzaj>
    <derivirana_varijabla naziv="DomainObject.Predmet.ProtustrankaWithAdress_1">BIJELI DVOR d.o.o. POREČ Stancija Diklić 2, 52440 Poreč</derivirana_varijabla>
  </DomainObject.Predmet.ProtustrankaWithAdress>
  <DomainObject.Predmet.ProtustrankaWithAdressOIB>
    <izvorni_sadrzaj>BIJELI DVOR d.o.o. POREČ, OIB 07158706991, Stancija Diklić 2, 52440 Poreč</izvorni_sadrzaj>
    <derivirana_varijabla naziv="DomainObject.Predmet.ProtustrankaWithAdressOIB_1">BIJELI DVOR d.o.o. POREČ, OIB 07158706991, Stancija Diklić 2, 52440 Poreč</derivirana_varijabla>
  </DomainObject.Predmet.ProtustrankaWithAdressOIB>
  <DomainObject.Predmet.ProtustrankaNazivFormated>
    <izvorni_sadrzaj>BIJELI DVOR d.o.o. POREČ</izvorni_sadrzaj>
    <derivirana_varijabla naziv="DomainObject.Predmet.ProtustrankaNazivFormated_1">BIJELI DVOR d.o.o. POREČ</derivirana_varijabla>
  </DomainObject.Predmet.ProtustrankaNazivFormated>
  <DomainObject.Predmet.ProtustrankaNazivFormatedOIB>
    <izvorni_sadrzaj>BIJELI DVOR d.o.o. POREČ, OIB 07158706991</izvorni_sadrzaj>
    <derivirana_varijabla naziv="DomainObject.Predmet.ProtustrankaNazivFormatedOIB_1">BIJELI DVOR d.o.o. POREČ, OIB 07158706991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1198.99</izvorni_sadrzaj>
    <derivirana_varijabla naziv="DomainObject.Predmet.TrenutnaVrijednost_1">1198.99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BIJELI DVOR d.o.o. POREČ</item>
    </izvorni_sadrzaj>
    <derivirana_varijabla naziv="DomainObject.Predmet.ProtuStrankaListFormated_1">
      <item>BIJELI DVOR d.o.o. POREČ</item>
    </derivirana_varijabla>
  </DomainObject.Predmet.ProtuStrankaListFormated>
  <DomainObject.Predmet.ProtuStrankaListFormatedOIB>
    <izvorni_sadrzaj>
      <item>BIJELI DVOR d.o.o. POREČ, OIB 07158706991</item>
    </izvorni_sadrzaj>
    <derivirana_varijabla naziv="DomainObject.Predmet.ProtuStrankaListFormatedOIB_1">
      <item>BIJELI DVOR d.o.o. POREČ, OIB 07158706991</item>
    </derivirana_varijabla>
  </DomainObject.Predmet.ProtuStrankaListFormatedOIB>
  <DomainObject.Predmet.ProtuStrankaListFormatedWithAdress>
    <izvorni_sadrzaj>
      <item>BIJELI DVOR d.o.o. POREČ, Stancija Diklić 2, 52440 Poreč</item>
    </izvorni_sadrzaj>
    <derivirana_varijabla naziv="DomainObject.Predmet.ProtuStrankaListFormatedWithAdress_1">
      <item>BIJELI DVOR d.o.o. POREČ, Stancija Diklić 2, 52440 Poreč</item>
    </derivirana_varijabla>
  </DomainObject.Predmet.ProtuStrankaListFormatedWithAdress>
  <DomainObject.Predmet.ProtuStrankaListFormatedWithAdressOIB>
    <izvorni_sadrzaj>
      <item>BIJELI DVOR d.o.o. POREČ, OIB 07158706991, Stancija Diklić 2, 52440 Poreč</item>
    </izvorni_sadrzaj>
    <derivirana_varijabla naziv="DomainObject.Predmet.ProtuStrankaListFormatedWithAdressOIB_1">
      <item>BIJELI DVOR d.o.o. POREČ, OIB 07158706991, Stancija Diklić 2, 52440 Poreč</item>
    </derivirana_varijabla>
  </DomainObject.Predmet.ProtuStrankaListFormatedWithAdressOIB>
  <DomainObject.Predmet.ProtuStrankaListNazivFormated>
    <izvorni_sadrzaj>
      <item>BIJELI DVOR d.o.o. POREČ</item>
    </izvorni_sadrzaj>
    <derivirana_varijabla naziv="DomainObject.Predmet.ProtuStrankaListNazivFormated_1">
      <item>BIJELI DVOR d.o.o. POREČ</item>
    </derivirana_varijabla>
  </DomainObject.Predmet.ProtuStrankaListNazivFormated>
  <DomainObject.Predmet.ProtuStrankaListNazivFormatedOIB>
    <izvorni_sadrzaj>
      <item>BIJELI DVOR d.o.o. POREČ, OIB 07158706991</item>
    </izvorni_sadrzaj>
    <derivirana_varijabla naziv="DomainObject.Predmet.ProtuStrankaListNazivFormatedOIB_1">
      <item>BIJELI DVOR d.o.o. POREČ, OIB 07158706991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BIJELI DVOR d.o.o. POREČ</izvorni_sadrzaj>
    <derivirana_varijabla naziv="DomainObject.Predmet.ProtustrankaIDrugi_1">BIJELI DVOR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BIJELI DVOR d.o.o. POREČ, OIB 07158706991, Stancija Diklić 2, 52440 Poreč</izvorni_sadrzaj>
    <derivirana_varijabla naziv="DomainObject.Predmet.ProtustrankaIDrugiAdressOIB_1">BIJELI DVOR d.o.o. POREČ, OIB 07158706991,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BIJELI DVOR d.o.o. POREČ</item>
    </izvorni_sadrzaj>
    <derivirana_varijabla naziv="DomainObject.Predmet.SudioniciListNaziv_1">
      <item>FINANCIJSKA AGENCIJA, RC RIJEKA, PODRUŽNICA PULA, PULA</item>
      <item>BIJELI DVOR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BIJELI DVOR d.o.o. POREČ, OIB 07158706991, Stancija Diklić 2,52440 Poreč</item>
    </izvorni_sadrzaj>
    <derivirana_varijabla naziv="DomainObject.Predmet.SudioniciListAdressOIB_1">
      <item>FINANCIJSKA AGENCIJA, RC RIJEKA, PODRUŽNICA PULA, PULA, OIB 85821130368, Giardini 5,52100 Pula</item>
      <item>BIJELI DVOR d.o.o. POREČ, OIB 07158706991,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07158706991</item>
    </izvorni_sadrzaj>
    <derivirana_varijabla naziv="DomainObject.Predmet.SudioniciListNazivOIB_1">
      <item>, OIB 85821130368</item>
      <item>, OIB 07158706991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3239</properties:Characters>
  <properties:Lines>86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2016-03-31T07:05:00Z</dcterms:created>
  <dc:creator>Mihaela Kaligari</dc:creator>
  <dc:description/>
  <cp:keywords/>
  <cp:lastModifiedBy>Lorena Paris Aničić</cp:lastModifiedBy>
  <dcterms:modified xmlns:xsi="http://www.w3.org/2001/XMLSchema-instance" xsi:type="dcterms:W3CDTF">2016-04-22T07:26:00Z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