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c35d8" w14:paraId="8ac35d8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B17881" w:rsidRPr="009A74AA">
        <w:t>1</w:t>
      </w:r>
      <w:r w:rsidR="009213FE">
        <w:t>87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9213FE">
        <w:t>9</w:t>
      </w:r>
      <w:r w:rsidR="005A2453">
        <w:t xml:space="preserve">. </w:t>
      </w:r>
      <w:r w:rsidR="009213FE">
        <w:t>ožujk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9213FE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9213FE" w:rsidRPr="009213FE">
        <w:t>Željku Lukavečki, Tenja, Ulica Vlahe Bukovca 12, OIB 88461180674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B234F1">
        <w:t xml:space="preserve">4778, k.o. Osijek, kč.br. 7079 zgrada mješovite uporabe i dvorište Martina Divalta 196, površine 938 </w:t>
      </w:r>
      <w:r w:rsidR="00B234F1" w:rsidRPr="00F96399">
        <w:t>m</w:t>
      </w:r>
      <w:r w:rsidR="00B234F1" w:rsidRPr="00833A8B">
        <w:rPr>
          <w:vertAlign w:val="superscript"/>
        </w:rPr>
        <w:t>2</w:t>
      </w:r>
      <w:r w:rsidR="00B234F1">
        <w:t xml:space="preserve"> </w:t>
      </w:r>
      <w:r w:rsidR="00B234F1" w:rsidRPr="00F96399">
        <w:t>s</w:t>
      </w:r>
      <w:r w:rsidR="00B234F1">
        <w:t xml:space="preserve"> kojim je povezano vlasništvo posebnog dijela nekretnine i to: </w:t>
      </w:r>
      <w:r w:rsidR="00B234F1" w:rsidRPr="00833A8B">
        <w:t>37. ETAŽA Suvlasnički dio: 97/10000 Garaža 4, nalazi se u prizemlju (ulični dio) površine 18,19 m</w:t>
      </w:r>
      <w:r w:rsidR="00B234F1" w:rsidRPr="00833A8B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F7451A" w:rsidP="00F7451A" w:rsidR="00F7451A">
      <w:pPr>
        <w:ind w:left="1418"/>
        <w:jc w:val="both"/>
      </w:pPr>
      <w:r>
        <w:t xml:space="preserve">37. Suvlasnički dio: 97/10000 ETAŽNO VLASNIŠTVO (E-37)   </w:t>
      </w:r>
    </w:p>
    <w:p w:rsidRDefault="00F7451A" w:rsidP="00F7451A" w:rsidR="00F7451A">
      <w:pPr>
        <w:ind w:left="1418"/>
        <w:jc w:val="both"/>
      </w:pPr>
      <w:r>
        <w:t xml:space="preserve">1. Garaža 4, nalazi se u prizemlju ( ulični dio) pov. 18,19 m2.    </w:t>
      </w:r>
    </w:p>
    <w:p w:rsidRDefault="00F7451A" w:rsidP="00F7451A" w:rsidR="00F7451A">
      <w:pPr>
        <w:ind w:left="1418"/>
        <w:jc w:val="both"/>
      </w:pPr>
      <w:r>
        <w:t xml:space="preserve">VIOLA D.O.O., OIB: 51666639329, OSIJEK, M. DIVALTA 181   </w:t>
      </w:r>
    </w:p>
    <w:p w:rsidRDefault="00F7451A" w:rsidP="00F7451A" w:rsidR="00F7451A">
      <w:pPr>
        <w:ind w:left="1418"/>
        <w:jc w:val="both"/>
      </w:pPr>
      <w:r>
        <w:t xml:space="preserve">   </w:t>
      </w:r>
    </w:p>
    <w:p w:rsidRDefault="00F7451A" w:rsidP="00F7451A" w:rsidR="00F7451A">
      <w:pPr>
        <w:ind w:left="1418"/>
        <w:jc w:val="both"/>
      </w:pPr>
      <w:r>
        <w:t>37.1 Zaprimljeno 08.03.2016.g. pod brojem Z-5941/2016</w:t>
      </w:r>
    </w:p>
    <w:p w:rsidRDefault="00F7451A" w:rsidP="00F7451A" w:rsidR="00F7451A">
      <w:pPr>
        <w:ind w:left="1418"/>
        <w:jc w:val="both"/>
      </w:pPr>
    </w:p>
    <w:p w:rsidRDefault="00F7451A" w:rsidP="00F7451A" w:rsidR="00F7451A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F7451A" w:rsidP="00F7451A" w:rsidR="00F7451A">
      <w:pPr>
        <w:ind w:left="1418"/>
        <w:jc w:val="both"/>
      </w:pPr>
      <w:r>
        <w:t xml:space="preserve">   </w:t>
      </w:r>
    </w:p>
    <w:p w:rsidRDefault="00F7451A" w:rsidP="00F7451A" w:rsidR="00F7451A">
      <w:pPr>
        <w:ind w:left="1418"/>
        <w:jc w:val="both"/>
      </w:pPr>
      <w:r>
        <w:lastRenderedPageBreak/>
        <w:t>37.2 Zaprimljeno 20.01.2017.g. pod brojem Z-1327/2017</w:t>
      </w:r>
    </w:p>
    <w:p w:rsidRDefault="00F7451A" w:rsidP="00F7451A" w:rsidR="00F7451A">
      <w:pPr>
        <w:ind w:left="1418"/>
        <w:jc w:val="both"/>
      </w:pPr>
    </w:p>
    <w:p w:rsidRDefault="00F7451A" w:rsidP="00F7451A" w:rsidR="00F7451A">
      <w:pPr>
        <w:ind w:left="1418"/>
        <w:jc w:val="both"/>
      </w:pPr>
      <w:r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F7451A" w:rsidP="00F7451A" w:rsidR="00F7451A">
      <w:pPr>
        <w:ind w:left="1418"/>
        <w:jc w:val="both"/>
      </w:pPr>
      <w:r>
        <w:t xml:space="preserve">   </w:t>
      </w:r>
    </w:p>
    <w:p w:rsidRDefault="00F7451A" w:rsidP="00F7451A" w:rsidR="00F7451A">
      <w:pPr>
        <w:ind w:left="1418"/>
        <w:jc w:val="both"/>
      </w:pPr>
      <w:r>
        <w:t xml:space="preserve">Na listu "C" -   Teretovnica  </w:t>
      </w:r>
    </w:p>
    <w:p w:rsidRDefault="00F7451A" w:rsidP="00F7451A" w:rsidR="00F7451A">
      <w:pPr>
        <w:ind w:left="1418"/>
        <w:jc w:val="both"/>
      </w:pPr>
    </w:p>
    <w:p w:rsidRDefault="00F7451A" w:rsidP="00F7451A" w:rsidR="00F7451A">
      <w:pPr>
        <w:ind w:left="1418"/>
        <w:jc w:val="both"/>
      </w:pPr>
      <w:r>
        <w:t xml:space="preserve">1. Na suvlasnički dio: 37 (97/10000)  </w:t>
      </w:r>
    </w:p>
    <w:p w:rsidRDefault="00F7451A" w:rsidP="00F7451A" w:rsidR="00F7451A">
      <w:pPr>
        <w:ind w:left="1418"/>
        <w:jc w:val="both"/>
      </w:pPr>
      <w:r>
        <w:t>1.2 Zaprimljeno 25.01.2016.g. pod brojem Z-1742/2016</w:t>
      </w:r>
    </w:p>
    <w:p w:rsidRDefault="00F7451A" w:rsidP="00F7451A" w:rsidR="00F7451A">
      <w:pPr>
        <w:ind w:left="1418"/>
        <w:jc w:val="both"/>
      </w:pPr>
    </w:p>
    <w:p w:rsidRDefault="00F7451A" w:rsidP="00F7451A" w:rsidR="00C770BB">
      <w:pPr>
        <w:ind w:left="1418"/>
        <w:jc w:val="both"/>
      </w:pPr>
      <w:r>
        <w:t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B2 KAPITAL D.O.O. , OIB: 57509775367, RADNIČKA CESTA 41, 10000 ZAGREB</w:t>
      </w:r>
      <w:r w:rsidR="004905ED">
        <w:t>.</w:t>
      </w:r>
    </w:p>
    <w:p w:rsidRDefault="004905ED" w:rsidP="004905ED" w:rsidR="004905ED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F7451A" w:rsidRPr="00F7451A">
        <w:t xml:space="preserve">12.584,94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135D5E">
        <w:t>150</w:t>
      </w:r>
      <w:r w:rsidR="00071835" w:rsidRPr="00071835">
        <w:t xml:space="preserve"> od </w:t>
      </w:r>
      <w:r w:rsidR="00135D5E">
        <w:t>3</w:t>
      </w:r>
      <w:r w:rsidR="002A198A">
        <w:t>0</w:t>
      </w:r>
      <w:r w:rsidR="00071835" w:rsidRPr="00071835">
        <w:t>.</w:t>
      </w:r>
      <w:r w:rsidR="00135D5E">
        <w:t>0</w:t>
      </w:r>
      <w:r w:rsidR="002A198A">
        <w:t>1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35D5E">
        <w:t>1</w:t>
      </w:r>
      <w:r w:rsidR="009117A0" w:rsidRPr="009117A0">
        <w:t>9</w:t>
      </w:r>
      <w:r w:rsidR="00071835" w:rsidRPr="00071835">
        <w:t>.</w:t>
      </w:r>
      <w:r w:rsidR="00135D5E">
        <w:t>02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135D5E" w:rsidRPr="00135D5E">
        <w:rPr>
          <w:bCs/>
        </w:rPr>
        <w:t xml:space="preserve">12.584,94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135D5E">
        <w:t>6</w:t>
      </w:r>
      <w:r w:rsidR="00DA27EB">
        <w:t>.</w:t>
      </w:r>
      <w:r w:rsidR="00135D5E">
        <w:t>03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135D5E" w:rsidRPr="00135D5E">
        <w:t xml:space="preserve">12.584,94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A0772F">
        <w:t xml:space="preserve"> (NN 112/12, 25/13, 93/14,</w:t>
      </w:r>
      <w:r w:rsidR="006B712C" w:rsidRPr="006B712C">
        <w:t xml:space="preserve"> 55/16</w:t>
      </w:r>
      <w:r w:rsidR="00A0772F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135D5E">
        <w:rPr>
          <w:bCs/>
        </w:rPr>
        <w:t>9</w:t>
      </w:r>
      <w:r w:rsidR="009117A0" w:rsidRPr="009117A0">
        <w:rPr>
          <w:bCs/>
        </w:rPr>
        <w:t xml:space="preserve">. </w:t>
      </w:r>
      <w:r w:rsidR="00135D5E">
        <w:rPr>
          <w:bCs/>
        </w:rPr>
        <w:t>ožujk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>Željko Lukavečki, Tenja, Ulica Vlahe Bukovca 12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094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B17881">
      <w:t>1</w:t>
    </w:r>
    <w:r w:rsidR="009213FE">
      <w:t>87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5269"/>
    <w:rsid w:val="000B6FA4"/>
    <w:rsid w:val="000B7214"/>
    <w:rsid w:val="000C2E25"/>
    <w:rsid w:val="000E0F64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B647C"/>
    <w:rsid w:val="002D68D9"/>
    <w:rsid w:val="003004E2"/>
    <w:rsid w:val="00304D4D"/>
    <w:rsid w:val="00310DD0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124F6"/>
    <w:rsid w:val="00517263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0948"/>
    <w:rsid w:val="0065330C"/>
    <w:rsid w:val="00664DD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C2F6D"/>
    <w:rsid w:val="008D033B"/>
    <w:rsid w:val="008D2504"/>
    <w:rsid w:val="008D26F5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0772F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0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veljače 2018.</izvorni_sadrzaj>
    <derivirana_varijabla naziv="DomainObject.Predmet.SpisIzvanSuda.DatumIzlazaSpisa_1">28.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E4056-98A5-45BB-A613-89BF6EB2A4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2880</properties:Characters>
  <properties:Lines>89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2018-03-08T13:00:00Z</dcterms:created>
  <dc:creator>jbekavac</dc:creator>
  <cp:lastModifiedBy>Elizabeta Đeke</cp:lastModifiedBy>
  <cp:lastPrinted>2018-01-10T09:18:00Z</cp:lastPrinted>
  <dcterms:modified xmlns:xsi="http://www.w3.org/2001/XMLSchema-instance" xsi:type="dcterms:W3CDTF">2018-03-09T08:05:00Z</dcterms:modified>
  <cp:revision>5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Željko Lukavečki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