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31d9" w14:paraId="65331d9" w:rsidRDefault="00217252" w:rsidP="00217252" w:rsidR="00217252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252" w:rsidP="00217252" w:rsidR="0021725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217252" w:rsidP="00217252" w:rsidR="0021725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217252" w:rsidP="00217252" w:rsidR="0021725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17252" w:rsidP="00217252" w:rsidR="00217252">
      <w:pPr>
        <w:pStyle w:val="Odlomakpopisa"/>
        <w:ind w:left="0"/>
      </w:pPr>
    </w:p>
    <w:p w:rsidRDefault="00217252" w:rsidP="00217252" w:rsidR="00217252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286AEE">
        <w:t xml:space="preserve"> CENTROLUB d.o.o., Zagreb, Jelenovac 2, MBS: 080315977, OIB: 41850182182</w:t>
      </w:r>
      <w:r>
        <w:t>, dana 17. veljače 2017.,</w:t>
      </w: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17252" w:rsidP="00217252" w:rsidR="00217252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2156D0">
        <w:t xml:space="preserve"> CENTROLUB d.o.o., Zagreb, Jelenovac 2, MBS: 080315977, OIB: 41850182182</w:t>
      </w:r>
      <w:r>
        <w:t>. Stečajni postupak otvoren je dana 17. veljače 2017., u 15 sati i 00 minuta, kada je ovo rješenje objavljeno na mrežnoj stranici e-Oglasna ploča ovog suda.</w:t>
      </w: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5D5804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5804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580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D5804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 w:rsidRPr="002156D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156D0">
        <w:rPr>
          <w:rFonts w:cs="Times New Roman" w:hAnsi="Times New Roman" w:ascii="Times New Roman"/>
          <w:sz w:val="24"/>
          <w:szCs w:val="24"/>
        </w:rPr>
        <w:t>dužnikom</w:t>
      </w:r>
      <w:r w:rsidR="002156D0" w:rsidRPr="002156D0">
        <w:rPr>
          <w:rFonts w:cs="Times New Roman" w:hAnsi="Times New Roman" w:ascii="Times New Roman"/>
          <w:sz w:val="24"/>
          <w:szCs w:val="24"/>
        </w:rPr>
        <w:t xml:space="preserve"> CENTROLUB d.o.o., Zagreb, Jelenovac 2, MBS: 080315977, OIB: 41850182182</w:t>
      </w:r>
      <w:r w:rsidRPr="002156D0">
        <w:rPr>
          <w:rFonts w:cs="Times New Roman" w:hAnsi="Times New Roman" w:ascii="Times New Roman"/>
          <w:sz w:val="24"/>
          <w:szCs w:val="24"/>
        </w:rPr>
        <w:t>.</w:t>
      </w:r>
      <w:r w:rsidRPr="002156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17252" w:rsidP="00217252" w:rsidR="00217252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</w:t>
      </w:r>
      <w:r w:rsidR="005641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217252" w:rsidP="00217252" w:rsidR="0021725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217252" w:rsidP="00217252" w:rsidR="0021725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217252" w:rsidP="00217252" w:rsidR="0021725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217252" w:rsidP="00217252" w:rsidR="0021725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17. veljače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17252" w:rsidP="00217252" w:rsidR="00217252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217252" w:rsidP="00217252" w:rsidR="0021725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217252" w:rsidP="00217252" w:rsidR="0021725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217252" w:rsidP="00217252" w:rsidR="0021725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B459F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217252" w:rsidP="00217252" w:rsidR="002172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B459FE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9FE" w:rsidP="00B459FE" w:rsidR="00B459FE">
      <w:pPr>
        <w:spacing w:lineRule="auto" w:line="240" w:after="0"/>
      </w:pPr>
      <w:r>
        <w:separator/>
      </w:r>
    </w:p>
  </w:endnote>
  <w:endnote w:id="0" w:type="continuationSeparator">
    <w:p w:rsidRDefault="00B459FE" w:rsidP="00B459FE" w:rsidR="00B459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135269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459FE" w:rsidR="00B459FE" w:rsidRPr="00B459F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459F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459F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459F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82BD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459F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459FE" w:rsidR="00B459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9FE" w:rsidP="00B459FE" w:rsidR="00B459FE">
      <w:pPr>
        <w:spacing w:lineRule="auto" w:line="240" w:after="0"/>
      </w:pPr>
      <w:r>
        <w:separator/>
      </w:r>
    </w:p>
  </w:footnote>
  <w:footnote w:id="0" w:type="continuationSeparator">
    <w:p w:rsidRDefault="00B459FE" w:rsidP="00B459FE" w:rsidR="00B459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9FE" w:rsidP="00B459FE" w:rsidR="00B459FE" w:rsidRPr="00B459F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St-7018/2015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9FE" w:rsidP="00B459FE" w:rsidR="00B459FE" w:rsidRPr="00B459F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St-7018/2015</w:t>
    </w:r>
  </w:p>
  <w:p w:rsidRDefault="00B459FE" w:rsidP="00B459FE" w:rsidR="00B459F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3FE"/>
    <w:rsid w:val="000316FE"/>
    <w:rsid w:val="00082BD0"/>
    <w:rsid w:val="001D0364"/>
    <w:rsid w:val="002156D0"/>
    <w:rsid w:val="00217252"/>
    <w:rsid w:val="00286AEE"/>
    <w:rsid w:val="002D3D38"/>
    <w:rsid w:val="00487127"/>
    <w:rsid w:val="0056411F"/>
    <w:rsid w:val="005B1B4E"/>
    <w:rsid w:val="005D5804"/>
    <w:rsid w:val="00845B4F"/>
    <w:rsid w:val="00A1281B"/>
    <w:rsid w:val="00B459FE"/>
    <w:rsid w:val="00DC5853"/>
    <w:rsid w:val="00E97546"/>
    <w:rsid w:val="00F1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72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7252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17252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2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72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59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59FE"/>
  </w:style>
  <w:style w:styleId="Podnoje" w:type="paragraph">
    <w:name w:val="footer"/>
    <w:basedOn w:val="Normal"/>
    <w:link w:val="PodnojeChar"/>
    <w:uiPriority w:val="99"/>
    <w:unhideWhenUsed/>
    <w:rsid w:val="00B459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59FE"/>
  </w:style>
  <w:style w:styleId="Tekstrezerviranogmjesta" w:type="character">
    <w:name w:val="Placeholder Text"/>
    <w:basedOn w:val="Zadanifontodlomka"/>
    <w:uiPriority w:val="99"/>
    <w:semiHidden/>
    <w:rsid w:val="00082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B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82B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82B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82B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72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7252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17252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2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72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59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59FE"/>
  </w:style>
  <w:style w:styleId="Podnoje" w:type="paragraph">
    <w:name w:val="footer"/>
    <w:basedOn w:val="Normal"/>
    <w:link w:val="PodnojeChar"/>
    <w:uiPriority w:val="99"/>
    <w:unhideWhenUsed/>
    <w:rsid w:val="00B459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59FE"/>
  </w:style>
  <w:style w:styleId="Tekstrezerviranogmjesta" w:type="character">
    <w:name w:val="Placeholder Text"/>
    <w:basedOn w:val="Zadanifontodlomka"/>
    <w:uiPriority w:val="99"/>
    <w:semiHidden/>
    <w:rsid w:val="00082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B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82B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82B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82B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279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7018</izvorni_sadrzaj>
    <derivirana_varijabla naziv="DomainObject.Predmet.Broj_1">7018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St-7018/2015</izvorni_sadrzaj>
    <derivirana_varijabla naziv="DomainObject.Predmet.OznakaBroj_1">St-7018/2015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CENTROLUB d.o.o.</izvorni_sadrzaj>
    <derivirana_varijabla naziv="DomainObject.Predmet.ProtustrankaFormated_1">  CENTROLUB d.o.o.</derivirana_varijabla>
  </DomainObject.Predmet.ProtustrankaFormated>
  <DomainObject.Predmet.ProtustrankaFormatedOIB>
    <izvorni_sadrzaj>  CENTROLUB d.o.o., OIB 41850182182</izvorni_sadrzaj>
    <derivirana_varijabla naziv="DomainObject.Predmet.ProtustrankaFormatedOIB_1">  CENTROLUB d.o.o., OIB 41850182182</derivirana_varijabla>
  </DomainObject.Predmet.ProtustrankaFormatedOIB>
  <DomainObject.Predmet.ProtustrankaFormatedWithAdress>
    <izvorni_sadrzaj> CENTROLUB d.o.o., Jelenovac 2, 10000 Zagreb</izvorni_sadrzaj>
    <derivirana_varijabla naziv="DomainObject.Predmet.ProtustrankaFormatedWithAdress_1"> CENTROLUB d.o.o., Jelenovac 2, 10000 Zagreb</derivirana_varijabla>
  </DomainObject.Predmet.ProtustrankaFormatedWithAdress>
  <DomainObject.Predmet.ProtustrankaFormatedWithAdressOIB>
    <izvorni_sadrzaj> CENTROLUB d.o.o., OIB 41850182182, Jelenovac 2, 10000 Zagreb</izvorni_sadrzaj>
    <derivirana_varijabla naziv="DomainObject.Predmet.ProtustrankaFormatedWithAdressOIB_1"> CENTROLUB d.o.o., OIB 41850182182, Jelenovac 2, 10000 Zagreb</derivirana_varijabla>
  </DomainObject.Predmet.ProtustrankaFormatedWithAdressOIB>
  <DomainObject.Predmet.ProtustrankaWithAdress>
    <izvorni_sadrzaj>CENTROLUB d.o.o. Jelenovac 2, 10000 Zagreb</izvorni_sadrzaj>
    <derivirana_varijabla naziv="DomainObject.Predmet.ProtustrankaWithAdress_1">CENTROLUB d.o.o. Jelenovac 2, 10000 Zagreb</derivirana_varijabla>
  </DomainObject.Predmet.ProtustrankaWithAdress>
  <DomainObject.Predmet.ProtustrankaWithAdressOIB>
    <izvorni_sadrzaj>CENTROLUB d.o.o., OIB 41850182182, Jelenovac 2, 10000 Zagreb</izvorni_sadrzaj>
    <derivirana_varijabla naziv="DomainObject.Predmet.ProtustrankaWithAdressOIB_1">CENTROLUB d.o.o., OIB 41850182182, Jelenovac 2, 10000 Zagreb</derivirana_varijabla>
  </DomainObject.Predmet.ProtustrankaWithAdressOIB>
  <DomainObject.Predmet.ProtustrankaNazivFormated>
    <izvorni_sadrzaj>CENTROLUB d.o.o.</izvorni_sadrzaj>
    <derivirana_varijabla naziv="DomainObject.Predmet.ProtustrankaNazivFormated_1">CENTROLUB d.o.o.</derivirana_varijabla>
  </DomainObject.Predmet.ProtustrankaNazivFormated>
  <DomainObject.Predmet.ProtustrankaNazivFormatedOIB>
    <izvorni_sadrzaj>CENTROLUB d.o.o., OIB 41850182182</izvorni_sadrzaj>
    <derivirana_varijabla naziv="DomainObject.Predmet.ProtustrankaNazivFormatedOIB_1">CENTROLUB d.o.o., OIB 41850182182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CENTROLUB d.o.o.</item>
    </izvorni_sadrzaj>
    <derivirana_varijabla naziv="DomainObject.Predmet.ProtuStrankaListFormated_1">
      <item>CENTROLUB d.o.o.</item>
    </derivirana_varijabla>
  </DomainObject.Predmet.ProtuStrankaListFormated>
  <DomainObject.Predmet.ProtuStrankaListFormatedOIB>
    <izvorni_sadrzaj>
      <item>CENTROLUB d.o.o., OIB 41850182182</item>
    </izvorni_sadrzaj>
    <derivirana_varijabla naziv="DomainObject.Predmet.ProtuStrankaListFormatedOIB_1">
      <item>CENTROLUB d.o.o., OIB 41850182182</item>
    </derivirana_varijabla>
  </DomainObject.Predmet.ProtuStrankaListFormatedOIB>
  <DomainObject.Predmet.ProtuStrankaListFormatedWithAdress>
    <izvorni_sadrzaj>
      <item>CENTROLUB d.o.o., Jelenovac 2, 10000 Zagreb</item>
    </izvorni_sadrzaj>
    <derivirana_varijabla naziv="DomainObject.Predmet.ProtuStrankaListFormatedWithAdress_1">
      <item>CENTROLUB d.o.o., Jelenovac 2, 10000 Zagreb</item>
    </derivirana_varijabla>
  </DomainObject.Predmet.ProtuStrankaListFormatedWithAdress>
  <DomainObject.Predmet.ProtuStrankaListFormatedWithAdressOIB>
    <izvorni_sadrzaj>
      <item>CENTROLUB d.o.o., OIB 41850182182, Jelenovac 2, 10000 Zagreb</item>
    </izvorni_sadrzaj>
    <derivirana_varijabla naziv="DomainObject.Predmet.ProtuStrankaListFormatedWithAdressOIB_1">
      <item>CENTROLUB d.o.o., OIB 41850182182, Jelenovac 2, 10000 Zagreb</item>
    </derivirana_varijabla>
  </DomainObject.Predmet.ProtuStrankaListFormatedWithAdressOIB>
  <DomainObject.Predmet.ProtuStrankaListNazivFormated>
    <izvorni_sadrzaj>
      <item>CENTROLUB d.o.o.</item>
    </izvorni_sadrzaj>
    <derivirana_varijabla naziv="DomainObject.Predmet.ProtuStrankaListNazivFormated_1">
      <item>CENTROLUB d.o.o.</item>
    </derivirana_varijabla>
  </DomainObject.Predmet.ProtuStrankaListNazivFormated>
  <DomainObject.Predmet.ProtuStrankaListNazivFormatedOIB>
    <izvorni_sadrzaj>
      <item>CENTROLUB d.o.o., OIB 41850182182</item>
    </izvorni_sadrzaj>
    <derivirana_varijabla naziv="DomainObject.Predmet.ProtuStrankaListNazivFormatedOIB_1">
      <item>CENTROLUB d.o.o., OIB 41850182182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CENTROLUB d.o.o.</izvorni_sadrzaj>
    <derivirana_varijabla naziv="DomainObject.Predmet.ProtustrankaIDrugi_1">CENTROLUB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CENTROLUB d.o.o., OIB 41850182182, Jelenovac 2, 10000 Zagreb</izvorni_sadrzaj>
    <derivirana_varijabla naziv="DomainObject.Predmet.ProtustrankaIDrugiAdressOIB_1">CENTROLUB d.o.o., OIB 41850182182, Jelenovac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CENTROLUB d.o.o.</item>
    </izvorni_sadrzaj>
    <derivirana_varijabla naziv="DomainObject.Predmet.SudioniciListNaziv_1">
      <item>FINA Regionalni centar Zagreb</item>
      <item>CENTROLUB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CENTROLUB d.o.o., OIB 41850182182, Jelenovac 2,10000 Zagreb</item>
    </izvorni_sadrzaj>
    <derivirana_varijabla naziv="DomainObject.Predmet.SudioniciListAdressOIB_1">
      <item>FINA Regionalni centar Zagreb, OIB 85821130368, Trg svibanjskih žrtava 1995. 1,10000 Zagreb</item>
      <item>CENTROLUB d.o.o., OIB 41850182182, Jelenovac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41850182182</item>
    </izvorni_sadrzaj>
    <derivirana_varijabla naziv="DomainObject.Predmet.SudioniciListNazivOIB_1">
      <item>, OIB 85821130368</item>
      <item>, OIB 41850182182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2742</properties:Characters>
  <properties:Lines>76</properties:Lines>
  <properties:Paragraphs>32</properties:Paragraphs>
  <properties:TotalTime>5</properties:TotalTime>
  <properties:ScaleCrop>false</properties:ScaleCrop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2017-02-17T08:24:00Z</dcterms:created>
  <dc:creator>Tihana Božičević</dc:creator>
  <dc:description/>
  <cp:keywords/>
  <cp:lastModifiedBy>Tihana Božičević</cp:lastModifiedBy>
  <dcterms:modified xmlns:xsi="http://www.w3.org/2001/XMLSchema-instance" xsi:type="dcterms:W3CDTF">2017-02-17T08:31:00Z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