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fed4b" w14:paraId="02fed4b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03CD9">
        <w:t>15</w:t>
      </w:r>
      <w:r w:rsidR="007D1A34">
        <w:t>1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D1A34">
        <w:t>VALLE NERA j.</w:t>
      </w:r>
      <w:r w:rsidR="007D1A34" w:rsidRPr="005D3532">
        <w:t>d.o.o.</w:t>
      </w:r>
      <w:r w:rsidR="007D1A34">
        <w:t xml:space="preserve"> za ugostiteljstvo i turizam</w:t>
      </w:r>
      <w:r w:rsidR="007D1A34" w:rsidRPr="005D3532">
        <w:t xml:space="preserve">, </w:t>
      </w:r>
      <w:r w:rsidR="007D1A34">
        <w:t>Crno</w:t>
      </w:r>
      <w:r w:rsidR="007D1A34" w:rsidRPr="005D3532">
        <w:t xml:space="preserve">, </w:t>
      </w:r>
      <w:r w:rsidR="007D1A34">
        <w:t>Crno 33</w:t>
      </w:r>
      <w:r w:rsidR="007D1A34" w:rsidRPr="005D3532">
        <w:t xml:space="preserve">, OIB: </w:t>
      </w:r>
      <w:r w:rsidR="007D1A34">
        <w:t>47696480271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7D1A34">
        <w:t>Ani Grgurević iz Crnog</w:t>
      </w:r>
      <w:r>
        <w:t xml:space="preserve">,  </w:t>
      </w:r>
      <w:r w:rsidR="00642AF9">
        <w:t>23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</w:t>
      </w:r>
      <w:r w:rsidR="00DF36A6">
        <w:rPr>
          <w:b/>
        </w:rPr>
        <w:t>1</w:t>
      </w:r>
      <w:r w:rsidR="00C6393F" w:rsidRPr="00C6393F">
        <w:rPr>
          <w:b/>
        </w:rPr>
        <w:t>,</w:t>
      </w:r>
      <w:r w:rsidR="007D1A34">
        <w:rPr>
          <w:b/>
        </w:rPr>
        <w:t>10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7D1A34">
        <w:t>Ana Grgurević iz Crnog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7D1A34">
        <w:t>Ana Grgurević iz Crnog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7D1A34">
        <w:t>VALLE NERA j.</w:t>
      </w:r>
      <w:r w:rsidR="007D1A34" w:rsidRPr="005D3532">
        <w:t>d.o.o.</w:t>
      </w:r>
      <w:r w:rsidR="007D1A34">
        <w:t xml:space="preserve"> za ugostiteljstvo i turizam</w:t>
      </w:r>
      <w:r w:rsidR="007D1A34" w:rsidRPr="005D3532">
        <w:t xml:space="preserve">, </w:t>
      </w:r>
      <w:r w:rsidR="007D1A34">
        <w:t>Crno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7D1A34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7D1A34">
        <w:t>477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37302D">
        <w:t>7</w:t>
      </w:r>
      <w:r w:rsidR="00C6393F">
        <w:t xml:space="preserve"> od </w:t>
      </w:r>
      <w:r w:rsidR="00E96F5E">
        <w:t>8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642AF9">
        <w:t>23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FD586C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642AF9">
        <w:t>Ani Grgurević iz Crnog</w:t>
      </w:r>
      <w:r w:rsidR="00642AF9" w:rsidRPr="005D3532">
        <w:t xml:space="preserve">, </w:t>
      </w:r>
      <w:r w:rsidR="00642AF9">
        <w:t>Crno 128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D586C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65B35">
      <w:t>15</w:t>
    </w:r>
    <w:r w:rsidR="007D1A34">
      <w:t>1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835B3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42AF9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C3182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1A34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4FA0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36A6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96F5E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76FE"/>
    <w:rsid w:val="00FD0433"/>
    <w:rsid w:val="00FD586C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5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8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8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8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8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D5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8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8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8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8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 NERA j.d.o.o. za ugostiteljstvo i turizam</izvorni_sadrzaj>
    <derivirana_varijabla naziv="DomainObject.Predmet.ProtustrankaFormated_1">  VALLE NERA j.d.o.o. za ugostiteljstvo i turizam</derivirana_varijabla>
  </DomainObject.Predmet.ProtustrankaFormated>
  <DomainObject.Predmet.ProtustrankaFormatedOIB>
    <izvorni_sadrzaj>  VALLE NERA j.d.o.o. za ugostiteljstvo i turizam, OIB 47696480271</izvorni_sadrzaj>
    <derivirana_varijabla naziv="DomainObject.Predmet.ProtustrankaFormatedOIB_1">  VALLE NERA j.d.o.o. za ugostiteljstvo i turizam, OIB 47696480271</derivirana_varijabla>
  </DomainObject.Predmet.ProtustrankaFormatedOIB>
  <DomainObject.Predmet.ProtustrankaFormatedWithAdress>
    <izvorni_sadrzaj> VALLE NERA j.d.o.o. za ugostiteljstvo i turizam, Crno 33, 23000 Crno</izvorni_sadrzaj>
    <derivirana_varijabla naziv="DomainObject.Predmet.ProtustrankaFormatedWithAdress_1"> VALLE NERA j.d.o.o. za ugostiteljstvo i turizam, Crno 33, 23000 Crno</derivirana_varijabla>
  </DomainObject.Predmet.ProtustrankaFormatedWithAdress>
  <DomainObject.Predmet.ProtustrankaFormatedWithAdressOIB>
    <izvorni_sadrzaj> VALLE NERA j.d.o.o. za ugostiteljstvo i turizam, OIB 47696480271, Crno 33, 23000 Crno</izvorni_sadrzaj>
    <derivirana_varijabla naziv="DomainObject.Predmet.ProtustrankaFormatedWithAdressOIB_1"> VALLE NERA j.d.o.o. za ugostiteljstvo i turizam, OIB 47696480271, Crno 33, 23000 Crno</derivirana_varijabla>
  </DomainObject.Predmet.ProtustrankaFormatedWithAdressOIB>
  <DomainObject.Predmet.ProtustrankaWithAdress>
    <izvorni_sadrzaj>VALLE NERA j.d.o.o. za ugostiteljstvo i turizam Crno 33, 23000 Crno</izvorni_sadrzaj>
    <derivirana_varijabla naziv="DomainObject.Predmet.ProtustrankaWithAdress_1">VALLE NERA j.d.o.o. za ugostiteljstvo i turizam Crno 33, 23000 Crno</derivirana_varijabla>
  </DomainObject.Predmet.ProtustrankaWithAdress>
  <DomainObject.Predmet.ProtustrankaWithAdressOIB>
    <izvorni_sadrzaj>VALLE NERA j.d.o.o. za ugostiteljstvo i turizam, OIB 47696480271, Crno 33, 23000 Crno</izvorni_sadrzaj>
    <derivirana_varijabla naziv="DomainObject.Predmet.ProtustrankaWithAdressOIB_1">VALLE NERA j.d.o.o. za ugostiteljstvo i turizam, OIB 47696480271, Crno 33, 23000 Crno</derivirana_varijabla>
  </DomainObject.Predmet.ProtustrankaWithAdressOIB>
  <DomainObject.Predmet.ProtustrankaNazivFormated>
    <izvorni_sadrzaj>VALLE NERA j.d.o.o. za ugostiteljstvo i turizam</izvorni_sadrzaj>
    <derivirana_varijabla naziv="DomainObject.Predmet.ProtustrankaNazivFormated_1">VALLE NERA j.d.o.o. za ugostiteljstvo i turizam</derivirana_varijabla>
  </DomainObject.Predmet.ProtustrankaNazivFormated>
  <DomainObject.Predmet.ProtustrankaNazivFormatedOIB>
    <izvorni_sadrzaj>VALLE NERA j.d.o.o. za ugostiteljstvo i turizam, OIB 47696480271</izvorni_sadrzaj>
    <derivirana_varijabla naziv="DomainObject.Predmet.ProtustrankaNazivFormatedOIB_1">VALLE NERA j.d.o.o. za ugostiteljstvo i turizam, OIB 47696480271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VALLE NERA j.d.o.o. za ugostiteljstvo i turizam</item>
    </izvorni_sadrzaj>
    <derivirana_varijabla naziv="DomainObject.Predmet.ProtuStrankaListFormated_1">
      <item>VALLE NERA j.d.o.o. za ugostiteljstvo i turizam</item>
    </derivirana_varijabla>
  </DomainObject.Predmet.ProtuStrankaListFormated>
  <DomainObject.Predmet.ProtuStrankaListFormatedOIB>
    <izvorni_sadrzaj>
      <item>VALLE NERA j.d.o.o. za ugostiteljstvo i turizam, OIB 47696480271</item>
    </izvorni_sadrzaj>
    <derivirana_varijabla naziv="DomainObject.Predmet.ProtuStrankaListFormatedOIB_1">
      <item>VALLE NERA j.d.o.o. za ugostiteljstvo i turizam, OIB 47696480271</item>
    </derivirana_varijabla>
  </DomainObject.Predmet.ProtuStrankaListFormatedOIB>
  <DomainObject.Predmet.ProtuStrankaListFormatedWithAdress>
    <izvorni_sadrzaj>
      <item>VALLE NERA j.d.o.o. za ugostiteljstvo i turizam, Crno 33, 23000 Crno</item>
    </izvorni_sadrzaj>
    <derivirana_varijabla naziv="DomainObject.Predmet.ProtuStrankaListFormatedWithAdress_1">
      <item>VALLE NERA j.d.o.o. za ugostiteljstvo i turizam, Crno 33, 23000 Crno</item>
    </derivirana_varijabla>
  </DomainObject.Predmet.ProtuStrankaListFormatedWithAdress>
  <DomainObject.Predmet.ProtuStrankaListFormatedWithAdressOIB>
    <izvorni_sadrzaj>
      <item>VALLE NERA j.d.o.o. za ugostiteljstvo i turizam, OIB 47696480271, Crno 33, 23000 Crno</item>
    </izvorni_sadrzaj>
    <derivirana_varijabla naziv="DomainObject.Predmet.ProtuStrankaListFormatedWithAdressOIB_1">
      <item>VALLE NERA j.d.o.o. za ugostiteljstvo i turizam, OIB 47696480271, Crno 33, 23000 Crno</item>
    </derivirana_varijabla>
  </DomainObject.Predmet.ProtuStrankaListFormatedWithAdressOIB>
  <DomainObject.Predmet.ProtuStrankaListNazivFormated>
    <izvorni_sadrzaj>
      <item>VALLE NERA j.d.o.o. za ugostiteljstvo i turizam</item>
    </izvorni_sadrzaj>
    <derivirana_varijabla naziv="DomainObject.Predmet.ProtuStrankaListNazivFormated_1">
      <item>VALLE NERA j.d.o.o. za ugostiteljstvo i turizam</item>
    </derivirana_varijabla>
  </DomainObject.Predmet.ProtuStrankaListNazivFormated>
  <DomainObject.Predmet.ProtuStrankaListNazivFormatedOIB>
    <izvorni_sadrzaj>
      <item>VALLE NERA j.d.o.o. za ugostiteljstvo i turizam, OIB 47696480271</item>
    </izvorni_sadrzaj>
    <derivirana_varijabla naziv="DomainObject.Predmet.ProtuStrankaListNazivFormatedOIB_1">
      <item>VALLE NERA j.d.o.o. za ugostiteljstvo i turizam, OIB 47696480271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VALLE NERA j.d.o.o. za ugostiteljstvo i turizam</izvorni_sadrzaj>
    <derivirana_varijabla naziv="DomainObject.Predmet.ProtustrankaIDrugi_1">VALLE NERA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VALLE NERA j.d.o.o. za ugostiteljstvo i turizam, OIB 47696480271, Crno 33, 23000 Crno</izvorni_sadrzaj>
    <derivirana_varijabla naziv="DomainObject.Predmet.ProtustrankaIDrugiAdressOIB_1">VALLE NERA j.d.o.o. za ugostiteljstvo i turizam, OIB 47696480271, Crno 33,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 NERA j.d.o.o. za ugostiteljstvo i turizam</item>
      <item>FINA</item>
    </izvorni_sadrzaj>
    <derivirana_varijabla naziv="DomainObject.Predmet.SudioniciListNaziv_1">
      <item>VALLE NERA j.d.o.o. za ugostiteljstvo i turizam</item>
      <item>FINA</item>
    </derivirana_varijabla>
  </DomainObject.Predmet.SudioniciListNaziv>
  <DomainObject.Predmet.SudioniciListAdressOIB>
    <izvorni_sadrzaj>
      <item>VALLE NERA j.d.o.o. za ugostiteljstvo i turizam, OIB 47696480271, Crno 33,23000 Crno</item>
      <item>FINA, OIB 85821130368</item>
    </izvorni_sadrzaj>
    <derivirana_varijabla naziv="DomainObject.Predmet.SudioniciListAdressOIB_1">
      <item>VALLE NERA j.d.o.o. za ugostiteljstvo i turizam, OIB 47696480271, Crno 33,23000 Crno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47696480271</item>
      <item>, OIB 85821130368</item>
    </izvorni_sadrzaj>
    <derivirana_varijabla naziv="DomainObject.Predmet.SudioniciListNazivOIB_1">
      <item>, OIB 47696480271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224609-2FC1-4E8F-A85F-604F225D6D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2598</properties:Characters>
  <properties:Lines>80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2018-05-22T13:22:00Z</dcterms:created>
  <dc:creator>Administrator</dc:creator>
  <cp:lastModifiedBy>Ante Rubelj</cp:lastModifiedBy>
  <cp:lastPrinted>2018-05-24T11:51:00Z</cp:lastPrinted>
  <dcterms:modified xmlns:xsi="http://www.w3.org/2001/XMLSchema-instance" xsi:type="dcterms:W3CDTF">2018-05-24T11:51:00Z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(1St-151-18-2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