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af99" w14:paraId="c4faf99" w:rsidRDefault="00C91558" w:rsidP="00A91121" w:rsidR="00C91558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St-893/15-7</w:t>
      </w:r>
    </w:p>
    <w:p w:rsidRDefault="00C91558" w:rsidP="0070234E" w:rsidR="00C91558">
      <w:pPr>
        <w:tabs>
          <w:tab w:pos="8339" w:val="left"/>
        </w:tabs>
      </w:pPr>
      <w:r>
        <w:tab/>
      </w:r>
    </w:p>
    <w:p w:rsidRDefault="00C91558" w:rsidP="00BF3D61" w:rsidR="00C91558">
      <w:pPr>
        <w:jc w:val="center"/>
      </w:pPr>
    </w:p>
    <w:p w:rsidRDefault="00C91558" w:rsidP="00BF3D61" w:rsidR="00C91558" w:rsidRPr="008C3132">
      <w:pPr>
        <w:jc w:val="center"/>
      </w:pPr>
    </w:p>
    <w:p w:rsidRDefault="00C91558" w:rsidP="00952B68" w:rsidR="00C91558" w:rsidRPr="008C3132">
      <w:r w:rsidRPr="008C3132">
        <w:t>REPUBLIKA HRVATSKA</w:t>
      </w:r>
    </w:p>
    <w:p w:rsidRDefault="00C91558" w:rsidP="00952B68" w:rsidR="00C91558">
      <w:r w:rsidRPr="008C3132">
        <w:t>TRGOVAČKI SUD U ZADRU</w:t>
      </w:r>
    </w:p>
    <w:p w:rsidRDefault="00C91558" w:rsidP="00952B68" w:rsidR="00C91558">
      <w:r>
        <w:t>Dr. Franje Tuđmana 35.</w:t>
      </w:r>
    </w:p>
    <w:p w:rsidRDefault="00C91558" w:rsidP="00952B68" w:rsidR="00C91558"/>
    <w:p w:rsidRDefault="00C91558" w:rsidP="00952B68" w:rsidR="00C91558"/>
    <w:p w:rsidRDefault="00C91558" w:rsidP="008C3132" w:rsidR="00C91558" w:rsidRPr="008C3132">
      <w:pPr>
        <w:jc w:val="center"/>
      </w:pPr>
      <w:r>
        <w:t xml:space="preserve">U  I M E  R E P U B L I K E  H R V A T S K E </w:t>
      </w:r>
    </w:p>
    <w:p w:rsidRDefault="00C91558" w:rsidP="00106EA8" w:rsidR="00C91558" w:rsidRPr="008C3132">
      <w:pPr>
        <w:jc w:val="both"/>
      </w:pPr>
    </w:p>
    <w:p w:rsidRDefault="00C91558" w:rsidP="001A4E75" w:rsidR="00C91558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C91558" w:rsidP="005440C2" w:rsidR="00C91558"/>
    <w:p w:rsidRDefault="00C91558" w:rsidP="005440C2" w:rsidR="00C91558" w:rsidRPr="008C3132"/>
    <w:p w:rsidRDefault="00C91558" w:rsidP="008D4452" w:rsidR="00C91558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7. prosinca 2015. za provedbu skraćenoga stečajnog postupka</w:t>
      </w:r>
      <w:r w:rsidRPr="008C3132">
        <w:t xml:space="preserve"> nad dužnikom</w:t>
      </w:r>
      <w:r>
        <w:t xml:space="preserve"> DALMACIJA SERVIS d.o.o., Privlaka, Ivana Pavla II 40, OIB 55647755033</w:t>
      </w:r>
      <w:r w:rsidRPr="00AB42D5">
        <w:t xml:space="preserve">, </w:t>
      </w:r>
      <w:r w:rsidRPr="008C3132">
        <w:t xml:space="preserve">dana </w:t>
      </w:r>
      <w:r>
        <w:t>7. travnja 2016.</w:t>
      </w:r>
    </w:p>
    <w:p w:rsidRDefault="00C91558" w:rsidP="00316882" w:rsidR="00C91558" w:rsidRPr="008C3132">
      <w:pPr>
        <w:jc w:val="both"/>
      </w:pPr>
    </w:p>
    <w:p w:rsidRDefault="00C91558" w:rsidP="005440C2" w:rsidR="00C91558" w:rsidRPr="008C3132">
      <w:pPr>
        <w:jc w:val="center"/>
      </w:pPr>
      <w:r w:rsidRPr="008C3132">
        <w:t>r i j e š i o  j e</w:t>
      </w:r>
    </w:p>
    <w:p w:rsidRDefault="00C91558" w:rsidP="00681B9D" w:rsidR="00C91558" w:rsidRPr="008C3132"/>
    <w:p w:rsidRDefault="00C91558" w:rsidP="00AB42D5" w:rsidR="00C91558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DALMACIJA SERVIS d.o.o., Privlaka, Ivana Pavla II 40, OIB 55647755033, OIB 55647755033 s danom 7. travnja 2016. u 14,00 sati kada će se ovo rješenje objaviti na mrežnoj stranici e-Oglasna ploča suda.</w:t>
      </w:r>
    </w:p>
    <w:p w:rsidRDefault="00C91558" w:rsidP="00193657" w:rsidR="00C91558" w:rsidRPr="002B5AAE">
      <w:pPr>
        <w:ind w:hanging="705" w:left="705"/>
        <w:jc w:val="both"/>
      </w:pPr>
    </w:p>
    <w:p w:rsidRDefault="00C91558" w:rsidP="00E41244" w:rsidR="00C91558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NADA MIKULANDRA</w:t>
      </w:r>
      <w:r w:rsidRPr="00314137">
        <w:t xml:space="preserve"> iz Bilica, Stubalj 238., OIB 01343352417</w:t>
      </w:r>
      <w:r>
        <w:t>.</w:t>
      </w:r>
    </w:p>
    <w:p w:rsidRDefault="00C91558" w:rsidP="00E41244" w:rsidR="00C91558" w:rsidRPr="002B5AAE">
      <w:pPr>
        <w:ind w:hanging="705" w:left="705"/>
        <w:jc w:val="both"/>
      </w:pPr>
    </w:p>
    <w:p w:rsidRDefault="00C91558" w:rsidP="00193657" w:rsidR="00C91558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DALMACIJA SERVIS d.o.o., Privlaka, Ivana Pavla II 40, OIB 55647755033.</w:t>
      </w:r>
    </w:p>
    <w:p w:rsidRDefault="00C91558" w:rsidP="00193657" w:rsidR="00C91558">
      <w:pPr>
        <w:ind w:hanging="705" w:left="705"/>
        <w:jc w:val="both"/>
      </w:pPr>
    </w:p>
    <w:p w:rsidRDefault="00C91558" w:rsidP="00193657" w:rsidR="00C91558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C91558" w:rsidP="00193657" w:rsidR="00C91558" w:rsidRPr="002B5AAE">
      <w:pPr>
        <w:jc w:val="both"/>
      </w:pPr>
    </w:p>
    <w:p w:rsidRDefault="00C91558" w:rsidP="00193657" w:rsidR="00C91558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C91558" w:rsidP="00193657" w:rsidR="00C91558" w:rsidRPr="002B5AAE">
      <w:pPr>
        <w:ind w:hanging="705" w:left="705"/>
        <w:jc w:val="both"/>
      </w:pPr>
    </w:p>
    <w:p w:rsidRDefault="00C91558" w:rsidP="009D6B95" w:rsidR="00C91558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C91558" w:rsidP="00193657" w:rsidR="00C91558" w:rsidRPr="00B604B0">
      <w:pPr>
        <w:jc w:val="both"/>
        <w:rPr>
          <w:b/>
        </w:rPr>
      </w:pPr>
    </w:p>
    <w:p w:rsidRDefault="00C91558" w:rsidP="00927608" w:rsidR="00C91558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C91558" w:rsidP="00927608" w:rsidR="00C91558" w:rsidRPr="00572080">
      <w:pPr>
        <w:ind w:hanging="705" w:left="705"/>
        <w:jc w:val="both"/>
      </w:pPr>
    </w:p>
    <w:p w:rsidRDefault="00C91558" w:rsidP="00193657" w:rsidR="00C91558" w:rsidRPr="002B5AAE">
      <w:pPr>
        <w:jc w:val="center"/>
      </w:pPr>
      <w:r w:rsidRPr="002B5AAE">
        <w:t>Obrazloženje</w:t>
      </w:r>
    </w:p>
    <w:p w:rsidRDefault="00C91558" w:rsidP="00193657" w:rsidR="00C91558" w:rsidRPr="002B5AAE">
      <w:pPr>
        <w:jc w:val="center"/>
        <w:rPr>
          <w:b/>
        </w:rPr>
      </w:pPr>
    </w:p>
    <w:p w:rsidRDefault="00C91558" w:rsidP="000E3B4A" w:rsidR="00C91558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9. prosinca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7. prosinca</w:t>
      </w:r>
      <w:r w:rsidRPr="00B604B0">
        <w:t xml:space="preserve"> 2015. dužnik u Očevidniku redoslijeda osnova za plaćanje ima evidentirane neizvršene osnove za plaćanje u neprekinutom razdoblju od </w:t>
      </w:r>
      <w:r>
        <w:t xml:space="preserve">120 </w:t>
      </w:r>
      <w:r w:rsidRPr="00B604B0">
        <w:t xml:space="preserve">dana u ukupnom iznosu od </w:t>
      </w:r>
      <w:r>
        <w:t xml:space="preserve">78.028,26 </w:t>
      </w:r>
      <w:r w:rsidRPr="00B604B0">
        <w:t>kuna, da nema zaposlenih</w:t>
      </w:r>
      <w:r>
        <w:t xml:space="preserve">, ima otvoren račun kod Kreditne banke Zagreb  d.d., </w:t>
      </w:r>
      <w:r w:rsidRPr="00B604B0">
        <w:t>kao i da nema zaplijenjenih sredstava na ime predujma za namirenje troškova stečajnog postupka.</w:t>
      </w:r>
    </w:p>
    <w:p w:rsidRDefault="00C91558" w:rsidP="000E3B4A" w:rsidR="00C91558" w:rsidRPr="00B604B0">
      <w:pPr>
        <w:ind w:firstLine="720"/>
        <w:jc w:val="both"/>
      </w:pPr>
    </w:p>
    <w:p w:rsidRDefault="00C91558" w:rsidP="000E3B4A" w:rsidR="00C91558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91558" w:rsidP="000E3B4A" w:rsidR="00C91558" w:rsidRPr="002B5AAE">
      <w:pPr>
        <w:ind w:firstLine="708"/>
        <w:jc w:val="both"/>
      </w:pPr>
    </w:p>
    <w:p w:rsidRDefault="00C91558" w:rsidP="000E3B4A" w:rsidR="00C91558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C91558" w:rsidP="000E3B4A" w:rsidR="00C91558">
      <w:pPr>
        <w:ind w:firstLine="708"/>
        <w:jc w:val="both"/>
      </w:pPr>
    </w:p>
    <w:p w:rsidRDefault="00C91558" w:rsidP="000E3B4A" w:rsidR="00C91558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C91558" w:rsidP="000E3B4A" w:rsidR="00C91558"/>
    <w:p w:rsidRDefault="00C91558" w:rsidP="000E3B4A" w:rsidR="00C91558" w:rsidRPr="002B5AAE">
      <w:pPr>
        <w:jc w:val="both"/>
      </w:pPr>
    </w:p>
    <w:p w:rsidRDefault="00C91558" w:rsidP="00963A63" w:rsidR="00C91558">
      <w:pPr>
        <w:jc w:val="center"/>
      </w:pPr>
      <w:r w:rsidRPr="00240F6B">
        <w:t xml:space="preserve">U Zadru, </w:t>
      </w:r>
      <w:r>
        <w:t>dana 7. travnja 2016.</w:t>
      </w:r>
    </w:p>
    <w:p w:rsidRDefault="00C91558" w:rsidP="00963A63" w:rsidR="00C91558">
      <w:pPr>
        <w:jc w:val="center"/>
      </w:pPr>
    </w:p>
    <w:p w:rsidRDefault="00C91558" w:rsidP="00A144C6" w:rsidR="00C91558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C91558" w:rsidP="00963A63" w:rsidR="00C9155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C91558" w:rsidP="00963A63" w:rsidR="00C91558" w:rsidRPr="002A5030">
      <w:pPr>
        <w:jc w:val="both"/>
      </w:pPr>
      <w:r>
        <w:tab/>
      </w:r>
      <w:r>
        <w:tab/>
      </w:r>
    </w:p>
    <w:p w:rsidRDefault="00C91558" w:rsidP="009E23FC" w:rsidR="00C91558">
      <w:pPr>
        <w:jc w:val="both"/>
      </w:pPr>
      <w:r>
        <w:t>POUKA O PRAVNOM LIJEKU</w:t>
      </w:r>
    </w:p>
    <w:p w:rsidRDefault="00C91558" w:rsidP="009E23FC" w:rsidR="00C91558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C91558" w:rsidP="009E23FC" w:rsidR="00C91558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C91558" w:rsidP="009E23FC" w:rsidR="00C91558"/>
    <w:p w:rsidRDefault="00C91558" w:rsidP="000E3B4A" w:rsidR="00C91558"/>
    <w:p w:rsidRDefault="00C91558" w:rsidP="000E3B4A" w:rsidR="00C91558">
      <w:pPr>
        <w:jc w:val="both"/>
      </w:pPr>
    </w:p>
    <w:p w:rsidRDefault="00C91558" w:rsidP="000E3B4A" w:rsidR="00C91558" w:rsidRPr="00240F6B">
      <w:pPr>
        <w:ind w:firstLine="360"/>
        <w:jc w:val="both"/>
      </w:pPr>
      <w:r w:rsidRPr="00240F6B">
        <w:t>DNA:</w:t>
      </w:r>
    </w:p>
    <w:p w:rsidRDefault="00C91558" w:rsidP="000E3B4A" w:rsidR="00C91558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C91558" w:rsidP="000E3B4A" w:rsidR="00C91558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C91558" w:rsidP="000E3B4A" w:rsidR="00C91558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C91558" w:rsidP="000E3B4A" w:rsidR="00C91558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C91558" w:rsidP="000E3B4A" w:rsidR="00C91558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C91558" w:rsidP="000E3B4A" w:rsidR="00C91558">
      <w:pPr>
        <w:numPr>
          <w:ilvl w:val="0"/>
          <w:numId w:val="4"/>
        </w:numPr>
      </w:pPr>
      <w:r>
        <w:t>Općinskom sudu u Zadru,</w:t>
      </w:r>
    </w:p>
    <w:p w:rsidRDefault="00C91558" w:rsidP="000E3B4A" w:rsidR="00C91558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C91558" w:rsidP="000E3B4A" w:rsidR="00C91558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C91558" w:rsidP="000E3B4A" w:rsidR="00C91558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C91558" w:rsidP="000E3B4A" w:rsidR="00C91558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C91558" w:rsidP="000E3B4A" w:rsidR="00C91558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C91558" w:rsidP="000E3B4A" w:rsidR="00C91558">
      <w:pPr>
        <w:numPr>
          <w:ilvl w:val="0"/>
          <w:numId w:val="4"/>
        </w:numPr>
      </w:pPr>
      <w:r>
        <w:t>e-Oglasna ploča suda,</w:t>
      </w:r>
    </w:p>
    <w:p w:rsidRDefault="00C91558" w:rsidP="000E3B4A" w:rsidR="00C91558">
      <w:pPr>
        <w:numPr>
          <w:ilvl w:val="0"/>
          <w:numId w:val="4"/>
        </w:numPr>
      </w:pPr>
      <w:r>
        <w:t>Pisarnici ovog suda,</w:t>
      </w:r>
    </w:p>
    <w:p w:rsidRDefault="00C91558" w:rsidP="000E3B4A" w:rsidR="00C91558" w:rsidRPr="00240F6B">
      <w:pPr>
        <w:numPr>
          <w:ilvl w:val="0"/>
          <w:numId w:val="4"/>
        </w:numPr>
      </w:pPr>
      <w:r>
        <w:t>U spis.</w:t>
      </w:r>
    </w:p>
    <w:p w:rsidRDefault="00C91558" w:rsidP="000E3B4A" w:rsidR="00C91558" w:rsidRPr="002B5AAE">
      <w:pPr>
        <w:jc w:val="both"/>
      </w:pPr>
    </w:p>
    <w:p w:rsidRDefault="00C91558" w:rsidP="000E3B4A" w:rsidR="00C91558" w:rsidRPr="002B5AAE">
      <w:pPr>
        <w:ind w:hanging="705" w:left="705"/>
        <w:jc w:val="both"/>
      </w:pPr>
    </w:p>
    <w:p w:rsidRDefault="00C91558" w:rsidP="000E3B4A" w:rsidR="00C91558">
      <w:pPr>
        <w:ind w:hanging="705" w:left="705"/>
        <w:jc w:val="both"/>
      </w:pPr>
    </w:p>
    <w:p w:rsidRDefault="00C91558" w:rsidP="000E3B4A" w:rsidR="00C91558" w:rsidRPr="002B5AAE">
      <w:pPr>
        <w:ind w:hanging="705" w:left="705"/>
        <w:jc w:val="both"/>
      </w:pPr>
    </w:p>
    <w:p w:rsidRDefault="00C91558" w:rsidP="000E3B4A" w:rsidR="00C91558">
      <w:pPr>
        <w:ind w:hanging="705" w:left="705"/>
        <w:jc w:val="both"/>
      </w:pPr>
    </w:p>
    <w:p w:rsidRDefault="00C91558" w:rsidP="00193657" w:rsidR="00C91558">
      <w:pPr>
        <w:ind w:hanging="705" w:left="705"/>
        <w:jc w:val="both"/>
      </w:pPr>
    </w:p>
    <w:sectPr w:rsidSect="00BE1154" w:rsidR="00C91558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031" w:rsidR="009D4031">
      <w:r>
        <w:separator/>
      </w:r>
    </w:p>
  </w:endnote>
  <w:endnote w:id="0" w:type="continuationSeparator">
    <w:p w:rsidRDefault="009D4031" w:rsidR="009D4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031" w:rsidR="009D4031">
      <w:r>
        <w:separator/>
      </w:r>
    </w:p>
  </w:footnote>
  <w:footnote w:id="0" w:type="continuationSeparator">
    <w:p w:rsidRDefault="009D4031" w:rsidR="009D40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558" w:rsidP="00E37B9D" w:rsidR="00C915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1558" w:rsidR="00C915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558" w:rsidP="00E37B9D" w:rsidR="00C915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5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91558" w:rsidP="00E26048" w:rsidR="00C91558" w:rsidRPr="00BE1154">
    <w:pPr>
      <w:pStyle w:val="Zaglavlje"/>
      <w:jc w:val="right"/>
    </w:pPr>
    <w:r w:rsidRPr="00AB42D5">
      <w:tab/>
      <w:t>Poslovni broj: 5</w:t>
    </w:r>
    <w:r>
      <w:t xml:space="preserve"> St-893/15-7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66E6"/>
    <w:rsid w:val="0001684A"/>
    <w:rsid w:val="00017BA9"/>
    <w:rsid w:val="00021839"/>
    <w:rsid w:val="00021B7C"/>
    <w:rsid w:val="00024FE0"/>
    <w:rsid w:val="00036DB3"/>
    <w:rsid w:val="00045386"/>
    <w:rsid w:val="0005623D"/>
    <w:rsid w:val="00057546"/>
    <w:rsid w:val="000764A2"/>
    <w:rsid w:val="000805EC"/>
    <w:rsid w:val="000825B6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356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16E5A"/>
    <w:rsid w:val="00220212"/>
    <w:rsid w:val="00240F6B"/>
    <w:rsid w:val="00247727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4137"/>
    <w:rsid w:val="0031644E"/>
    <w:rsid w:val="00316882"/>
    <w:rsid w:val="003230D7"/>
    <w:rsid w:val="00331E00"/>
    <w:rsid w:val="003325F1"/>
    <w:rsid w:val="0038575A"/>
    <w:rsid w:val="00386BE4"/>
    <w:rsid w:val="00393A5F"/>
    <w:rsid w:val="003953D8"/>
    <w:rsid w:val="003A3FA2"/>
    <w:rsid w:val="003A4BB1"/>
    <w:rsid w:val="003B1717"/>
    <w:rsid w:val="003B17EE"/>
    <w:rsid w:val="003B7557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65933"/>
    <w:rsid w:val="00571AD1"/>
    <w:rsid w:val="00572080"/>
    <w:rsid w:val="00574D98"/>
    <w:rsid w:val="005759FC"/>
    <w:rsid w:val="0057786E"/>
    <w:rsid w:val="00582532"/>
    <w:rsid w:val="0058261B"/>
    <w:rsid w:val="00583030"/>
    <w:rsid w:val="00584E27"/>
    <w:rsid w:val="00596BEE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56CCE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1237"/>
    <w:rsid w:val="00860F40"/>
    <w:rsid w:val="00862CC5"/>
    <w:rsid w:val="0086670C"/>
    <w:rsid w:val="00880E80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3C8D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77859"/>
    <w:rsid w:val="0098648A"/>
    <w:rsid w:val="009948D5"/>
    <w:rsid w:val="00994944"/>
    <w:rsid w:val="009A19E8"/>
    <w:rsid w:val="009B1C85"/>
    <w:rsid w:val="009C0D3D"/>
    <w:rsid w:val="009D4031"/>
    <w:rsid w:val="009D6B95"/>
    <w:rsid w:val="009E23FC"/>
    <w:rsid w:val="00A01095"/>
    <w:rsid w:val="00A13C19"/>
    <w:rsid w:val="00A144C6"/>
    <w:rsid w:val="00A241EB"/>
    <w:rsid w:val="00A269D4"/>
    <w:rsid w:val="00A35F36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306A6"/>
    <w:rsid w:val="00B33C64"/>
    <w:rsid w:val="00B40D38"/>
    <w:rsid w:val="00B41A83"/>
    <w:rsid w:val="00B541D9"/>
    <w:rsid w:val="00B604B0"/>
    <w:rsid w:val="00B70BA8"/>
    <w:rsid w:val="00B73DBF"/>
    <w:rsid w:val="00B81B78"/>
    <w:rsid w:val="00B81EFE"/>
    <w:rsid w:val="00B96E05"/>
    <w:rsid w:val="00BB4A38"/>
    <w:rsid w:val="00BB4C71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91558"/>
    <w:rsid w:val="00C94E14"/>
    <w:rsid w:val="00CA3E6B"/>
    <w:rsid w:val="00CA6E9D"/>
    <w:rsid w:val="00CC2FC0"/>
    <w:rsid w:val="00CD28ED"/>
    <w:rsid w:val="00CD7763"/>
    <w:rsid w:val="00D04899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523AB"/>
    <w:rsid w:val="00D7124E"/>
    <w:rsid w:val="00D75141"/>
    <w:rsid w:val="00D82608"/>
    <w:rsid w:val="00D92DF0"/>
    <w:rsid w:val="00D94D07"/>
    <w:rsid w:val="00D96FA0"/>
    <w:rsid w:val="00DA57C7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48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92F49"/>
    <w:rsid w:val="00EB0EBA"/>
    <w:rsid w:val="00EB7DDE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90C7B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0575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057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0575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057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057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88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78028.26</izvorni_sadrzaj>
    <derivirana_varijabla naziv="DomainObject.Predmet.InicijalnaVrijednost_1">78028.26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SERVIS d.o.o. za poslovne usluge i djelatnost turističke agencije</izvorni_sadrzaj>
    <derivirana_varijabla naziv="DomainObject.Predmet.ProtustrankaFormated_1">  DALMACIJA SERVIS d.o.o. za poslovne usluge i djelatnost turističke agencije</derivirana_varijabla>
  </DomainObject.Predmet.ProtustrankaFormated>
  <DomainObject.Predmet.ProtustrankaFormatedOIB>
    <izvorni_sadrzaj>  DALMACIJA SERVIS d.o.o. za poslovne usluge i djelatnost turističke agencije, OIB 55647755033</izvorni_sadrzaj>
    <derivirana_varijabla naziv="DomainObject.Predmet.ProtustrankaFormatedOIB_1">  DALMACIJA SERVIS d.o.o. za poslovne usluge i djelatnost turističke agencije, OIB 55647755033</derivirana_varijabla>
  </DomainObject.Predmet.ProtustrankaFormatedOIB>
  <DomainObject.Predmet.ProtustrankaFormatedWithAdress>
    <izvorni_sadrzaj> DALMACIJA SERVIS d.o.o. za poslovne usluge i djelatnost turističke agencije, Ivana Pavla II 40 , 23233 Privlaka</izvorni_sadrzaj>
    <derivirana_varijabla naziv="DomainObject.Predmet.ProtustrankaFormatedWithAdress_1"> DALMACIJA SERVIS d.o.o. za poslovne usluge i djelatnost turističke agencije, Ivana Pavla II 40 , 23233 Privlaka</derivirana_varijabla>
  </DomainObject.Predmet.ProtustrankaFormatedWithAdress>
  <DomainObject.Predmet.ProtustrankaFormatedWithAdressOIB>
    <izvorni_sadrzaj> DALMACIJA SERVIS d.o.o. za poslovne usluge i djelatnost turističke agencije, OIB 55647755033, Ivana Pavla II 40 , 23233 Privlaka</izvorni_sadrzaj>
    <derivirana_varijabla naziv="DomainObject.Predmet.ProtustrankaFormatedWithAdressOIB_1"> DALMACIJA SERVIS d.o.o. za poslovne usluge i djelatnost turističke agencije, OIB 55647755033, Ivana Pavla II 40 , 23233 Privlaka</derivirana_varijabla>
  </DomainObject.Predmet.ProtustrankaFormatedWithAdressOIB>
  <DomainObject.Predmet.ProtustrankaWithAdress>
    <izvorni_sadrzaj>DALMACIJA SERVIS d.o.o. za poslovne usluge i djelatnost turističke agencije Ivana Pavla II 40 , 23233 Privlaka</izvorni_sadrzaj>
    <derivirana_varijabla naziv="DomainObject.Predmet.ProtustrankaWithAdress_1">DALMACIJA SERVIS d.o.o. za poslovne usluge i djelatnost turističke agencije Ivana Pavla II 40 , 23233 Privlaka</derivirana_varijabla>
  </DomainObject.Predmet.ProtustrankaWithAdress>
  <DomainObject.Predmet.ProtustrankaWithAdressOIB>
    <izvorni_sadrzaj>DALMACIJA SERVIS d.o.o. za poslovne usluge i djelatnost turističke agencije, OIB 55647755033, Ivana Pavla II 40 , 23233 Privlaka</izvorni_sadrzaj>
    <derivirana_varijabla naziv="DomainObject.Predmet.ProtustrankaWithAdressOIB_1">DALMACIJA SERVIS d.o.o. za poslovne usluge i djelatnost turističke agencije, OIB 55647755033, Ivana Pavla II 40 , 23233 Privlaka</derivirana_varijabla>
  </DomainObject.Predmet.ProtustrankaWithAdressOIB>
  <DomainObject.Predmet.ProtustrankaNazivFormated>
    <izvorni_sadrzaj>DALMACIJA SERVIS d.o.o. za poslovne usluge i djelatnost turističke agencije</izvorni_sadrzaj>
    <derivirana_varijabla naziv="DomainObject.Predmet.ProtustrankaNazivFormated_1">DALMACIJA SERVIS d.o.o. za poslovne usluge i djelatnost turističke agencije</derivirana_varijabla>
  </DomainObject.Predmet.ProtustrankaNazivFormated>
  <DomainObject.Predmet.ProtustrankaNazivFormatedOIB>
    <izvorni_sadrzaj>DALMACIJA SERVIS d.o.o. za poslovne usluge i djelatnost turističke agencije, OIB 55647755033</izvorni_sadrzaj>
    <derivirana_varijabla naziv="DomainObject.Predmet.ProtustrankaNazivFormatedOIB_1">DALMACIJA SERVIS d.o.o. za poslovne usluge i djelatnost turističke agencije, OIB 55647755033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 SERVIS d.o.o. za poslovne usluge i djelatnost turističke agencije</item>
    </izvorni_sadrzaj>
    <derivirana_varijabla naziv="DomainObject.Predmet.ProtuStrankaListFormated_1">
      <item>DALMACIJA SERVIS d.o.o. za poslovne usluge i djelatnost turističke agencije</item>
    </derivirana_varijabla>
  </DomainObject.Predmet.ProtuStrankaListFormated>
  <DomainObject.Predmet.ProtuStrankaListFormatedOIB>
    <izvorni_sadrzaj>
      <item>DALMACIJA SERVIS d.o.o. za poslovne usluge i djelatnost turističke agencije, OIB 55647755033</item>
    </izvorni_sadrzaj>
    <derivirana_varijabla naziv="DomainObject.Predmet.ProtuStrankaListFormatedOIB_1">
      <item>DALMACIJA SERVIS d.o.o. za poslovne usluge i djelatnost turističke agencije, OIB 55647755033</item>
    </derivirana_varijabla>
  </DomainObject.Predmet.ProtuStrankaListFormatedOIB>
  <DomainObject.Predmet.ProtuStrankaListFormatedWithAdress>
    <izvorni_sadrzaj>
      <item>DALMACIJA SERVIS d.o.o. za poslovne usluge i djelatnost turističke agencije, Ivana Pavla II 40 , 23233 Privlaka</item>
    </izvorni_sadrzaj>
    <derivirana_varijabla naziv="DomainObject.Predmet.ProtuStrankaListFormatedWithAdress_1">
      <item>DALMACIJA SERVIS d.o.o. za poslovne usluge i djelatnost turističke agencije, Ivana Pavla II 40 , 23233 Privlaka</item>
    </derivirana_varijabla>
  </DomainObject.Predmet.ProtuStrankaListFormatedWithAdress>
  <DomainObject.Predmet.ProtuStrankaListFormatedWithAdressOIB>
    <izvorni_sadrzaj>
      <item>DALMACIJA SERVIS d.o.o. za poslovne usluge i djelatnost turističke agencije, OIB 55647755033, Ivana Pavla II 40 , 23233 Privlaka</item>
    </izvorni_sadrzaj>
    <derivirana_varijabla naziv="DomainObject.Predmet.ProtuStrankaListFormatedWithAdressOIB_1">
      <item>DALMACIJA SERVIS d.o.o. za poslovne usluge i djelatnost turističke agencije, OIB 55647755033, Ivana Pavla II 40 , 23233 Privlaka</item>
    </derivirana_varijabla>
  </DomainObject.Predmet.ProtuStrankaListFormatedWithAdressOIB>
  <DomainObject.Predmet.ProtuStrankaListNazivFormated>
    <izvorni_sadrzaj>
      <item>DALMACIJA SERVIS d.o.o. za poslovne usluge i djelatnost turističke agencije</item>
    </izvorni_sadrzaj>
    <derivirana_varijabla naziv="DomainObject.Predmet.ProtuStrankaListNazivFormated_1">
      <item>DALMACIJA SERVIS d.o.o. za poslovne usluge i djelatnost turističke agencije</item>
    </derivirana_varijabla>
  </DomainObject.Predmet.ProtuStrankaListNazivFormated>
  <DomainObject.Predmet.ProtuStrankaListNazivFormatedOIB>
    <izvorni_sadrzaj>
      <item>DALMACIJA SERVIS d.o.o. za poslovne usluge i djelatnost turističke agencije, OIB 55647755033</item>
    </izvorni_sadrzaj>
    <derivirana_varijabla naziv="DomainObject.Predmet.ProtuStrankaListNazivFormatedOIB_1">
      <item>DALMACIJA SERVIS d.o.o. za poslovne usluge i djelatnost turističke agencije, OIB 55647755033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 SERVIS d.o.o. za poslovne usluge i djelatnost turističke agencije</izvorni_sadrzaj>
    <derivirana_varijabla naziv="DomainObject.Predmet.ProtustrankaIDrugi_1">DALMACIJA SERVIS d.o.o. za poslovne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DALMACIJA SERVIS d.o.o. za poslovne usluge i djelatnost turističke agencije, OIB 55647755033, Ivana Pavla II 40 , 23233 Privlaka</izvorni_sadrzaj>
    <derivirana_varijabla naziv="DomainObject.Predmet.ProtustrankaIDrugiAdressOIB_1">DALMACIJA SERVIS d.o.o. za poslovne usluge i djelatnost turističke agencije, OIB 55647755033, Ivana Pavla II 40 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DALMACIJA SERVIS d.o.o. za poslovne usluge i djelatnost turističke agencije</item>
    </izvorni_sadrzaj>
    <derivirana_varijabla naziv="DomainObject.Predmet.SudioniciListNaziv_1">
      <item>FINA</item>
      <item>DALMACIJA SERVIS d.o.o. za poslovne usluge i djelatnost turističke agencije</item>
    </derivirana_varijabla>
  </DomainObject.Predmet.SudioniciListNaziv>
  <DomainObject.Predmet.SudioniciListAdressOIB>
    <izvorni_sadrzaj>
      <item>FINA, OIB 85821130368</item>
      <item>DALMACIJA SERVIS d.o.o. za poslovne usluge i djelatnost turističke agencije, OIB 55647755033, Ivana Pavla II 40 ,23233 Privlaka</item>
    </izvorni_sadrzaj>
    <derivirana_varijabla naziv="DomainObject.Predmet.SudioniciListAdressOIB_1">
      <item>FINA, OIB 85821130368</item>
      <item>DALMACIJA SERVIS d.o.o. za poslovne usluge i djelatnost turističke agencije, OIB 55647755033, Ivana Pavla II 40 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55647755033</item>
    </izvorni_sadrzaj>
    <derivirana_varijabla naziv="DomainObject.Predmet.SudioniciListNazivOIB_1">
      <item>, OIB 85821130368</item>
      <item>, OIB 55647755033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894</properties:Words>
  <properties:Characters>4877</properties:Characters>
  <properties:Lines>128</properties:Lines>
  <properties:Paragraphs>49</properties:Paragraphs>
  <properties:TotalTime>6</properties:TotalTime>
  <properties:ScaleCrop>false</properties:ScaleCrop>
  <properties:LinksUpToDate>false</properties:LinksUpToDate>
  <properties:CharactersWithSpaces>5722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2016-04-06T11:57:00Z</dcterms:created>
  <dc:creator>Administrator</dc:creator>
  <dc:description/>
  <cp:keywords/>
  <cp:lastModifiedBy>Vedrana Raspović</cp:lastModifiedBy>
  <cp:lastPrinted>2016-04-04T08:50:00Z</cp:lastPrinted>
  <dcterms:modified xmlns:xsi="http://www.w3.org/2001/XMLSchema-instance" xsi:type="dcterms:W3CDTF">2016-04-07T12:03:00Z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