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e2ed2" w14:paraId="45e2ed2" w:rsidRDefault="003E103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E1038" w:rsidP="003E1038" w:rsidR="003E1038">
      <w:pPr>
        <w:pStyle w:val="NormaleSPIS"/>
        <w:spacing w:after="0"/>
      </w:pPr>
      <w:r>
        <w:t xml:space="preserve">       Republika Hrvatska</w:t>
      </w:r>
    </w:p>
    <w:p w:rsidRDefault="003E1038" w:rsidP="003E1038" w:rsidR="003E1038">
      <w:pPr>
        <w:pStyle w:val="NormaleSPIS"/>
        <w:spacing w:after="0"/>
      </w:pPr>
      <w:r>
        <w:t xml:space="preserve">    Trgovački sud u Bjelovaru</w:t>
      </w:r>
    </w:p>
    <w:p w:rsidRDefault="003E1038" w:rsidP="003E1038" w:rsidR="003E1038">
      <w:pPr>
        <w:pStyle w:val="NormaleSPIS"/>
        <w:spacing w:after="0"/>
      </w:pPr>
      <w:r>
        <w:t>Bjelovar, Šetalište dr.I.Lebovića 42.</w:t>
      </w:r>
    </w:p>
    <w:p w:rsidRDefault="003E1038" w:rsidP="003E1038" w:rsidR="003E1038">
      <w:pPr>
        <w:pStyle w:val="NormaleSPIS"/>
        <w:spacing w:after="0"/>
        <w:jc w:val="right"/>
      </w:pPr>
      <w:r>
        <w:t>Poslovni broj:</w:t>
      </w:r>
      <w:r>
        <w:rPr>
          <w:b/>
        </w:rPr>
        <w:t xml:space="preserve"> </w:t>
      </w:r>
      <w:r>
        <w:t>7 St-269/2017-130</w:t>
      </w:r>
    </w:p>
    <w:p w:rsidRDefault="003E1038" w:rsidP="003E1038" w:rsidR="003E1038">
      <w:pPr>
        <w:jc w:val="right"/>
      </w:pPr>
    </w:p>
    <w:p w:rsidRDefault="003E1038" w:rsidP="003E1038" w:rsidR="003E1038">
      <w:pPr>
        <w:spacing w:after="0"/>
        <w:jc w:val="center"/>
      </w:pPr>
      <w:r>
        <w:t>R E P U B L I K A    H R V A T S K A</w:t>
      </w:r>
    </w:p>
    <w:p w:rsidRDefault="003E1038" w:rsidP="003E1038" w:rsidR="003E1038">
      <w:pPr>
        <w:jc w:val="center"/>
      </w:pPr>
    </w:p>
    <w:p w:rsidRDefault="003E1038" w:rsidP="003E1038" w:rsidR="003E1038">
      <w:pPr>
        <w:spacing w:after="0"/>
        <w:jc w:val="center"/>
      </w:pPr>
      <w:r>
        <w:t>R J E Š E N J E</w:t>
      </w:r>
    </w:p>
    <w:p w:rsidRDefault="003E1038" w:rsidP="003E1038" w:rsidR="003E1038">
      <w:pPr>
        <w:jc w:val="center"/>
        <w:rPr>
          <w:b/>
        </w:rPr>
      </w:pPr>
    </w:p>
    <w:p w:rsidRDefault="003E1038" w:rsidP="003E1038" w:rsidR="003E1038">
      <w:pPr>
        <w:pStyle w:val="Bezproreda"/>
        <w:ind w:firstLine="708"/>
        <w:jc w:val="both"/>
      </w:pPr>
      <w:r>
        <w:t>Trgovački sud u Bjelovaru, po sucu Tomislavu Mrazović, u stečajnom postupku nad stečajnim dužnikom WERKOS d.o.o. za inženjering u graditeljstvu u stečaju, iz Osijeka, Ulica Borova 6, OIB: 84820806875, MBS: 030016616, 18. veljače 2019.</w:t>
      </w:r>
    </w:p>
    <w:p w:rsidRDefault="003E1038" w:rsidP="003E1038" w:rsidR="003E1038">
      <w:pPr>
        <w:pStyle w:val="Bezproreda"/>
        <w:spacing w:after="0"/>
        <w:ind w:firstLine="708"/>
        <w:jc w:val="both"/>
      </w:pPr>
      <w:r>
        <w:t xml:space="preserve"> </w:t>
      </w:r>
    </w:p>
    <w:p w:rsidRDefault="003E1038" w:rsidP="003E1038" w:rsidR="003E1038">
      <w:pPr>
        <w:spacing w:after="0"/>
        <w:ind w:firstLine="708"/>
        <w:jc w:val="center"/>
      </w:pPr>
      <w:r>
        <w:t>r i j e š i o      j e</w:t>
      </w:r>
    </w:p>
    <w:p w:rsidRDefault="003E1038" w:rsidP="003E1038" w:rsidR="003E1038">
      <w:pPr>
        <w:spacing w:after="0"/>
        <w:ind w:firstLine="708"/>
        <w:jc w:val="center"/>
      </w:pPr>
    </w:p>
    <w:p w:rsidRDefault="003E1038" w:rsidP="003E1038" w:rsidR="003E1038">
      <w:pPr>
        <w:spacing w:after="0"/>
        <w:ind w:firstLine="708"/>
        <w:jc w:val="both"/>
      </w:pPr>
      <w:r>
        <w:t xml:space="preserve">1.Dosuđuju se kupcu KREDITNA BANKA ZAGREB d.d. Zagreb, Ulica grada Vukovara 74, OIB 70663193635, nekretnine koje dolaze upisane: </w:t>
      </w:r>
    </w:p>
    <w:p w:rsidRDefault="003E1038" w:rsidP="003E1038" w:rsidR="003E1038">
      <w:pPr>
        <w:spacing w:after="0"/>
        <w:ind w:firstLine="708"/>
        <w:jc w:val="both"/>
      </w:pPr>
    </w:p>
    <w:p w:rsidRDefault="003E1038" w:rsidP="003E1038" w:rsidR="003E1038">
      <w:pPr>
        <w:ind w:firstLine="708"/>
        <w:jc w:val="both"/>
      </w:pPr>
      <w:r>
        <w:t xml:space="preserve">-u z.k.ul.br.12508, k.o.Rijeka i to čkbr.958, 2.Suvlasnički dio s neodređenim omjerom ETAŽNO VLASNIŠTVO (E-2), </w:t>
      </w:r>
    </w:p>
    <w:p w:rsidRDefault="003E1038" w:rsidP="003E1038" w:rsidR="003E1038">
      <w:pPr>
        <w:ind w:firstLine="708"/>
        <w:jc w:val="both"/>
      </w:pPr>
      <w:r>
        <w:t>-u zk.ul.br.17986, k.o.Osijek i to čkbr.10774/45,</w:t>
      </w:r>
    </w:p>
    <w:p w:rsidRDefault="003E1038" w:rsidP="003E1038" w:rsidR="003E1038">
      <w:pPr>
        <w:ind w:firstLine="708"/>
        <w:jc w:val="both"/>
      </w:pPr>
      <w:r>
        <w:t xml:space="preserve">-u zk.ul.br.20104, k.o.Osijek i to čkbr.10774/44, </w:t>
      </w:r>
    </w:p>
    <w:p w:rsidRDefault="003E1038" w:rsidP="003E1038" w:rsidR="003E1038">
      <w:pPr>
        <w:ind w:firstLine="708"/>
        <w:jc w:val="both"/>
      </w:pPr>
      <w:r>
        <w:t xml:space="preserve">-u zk.ul.br.969, k.o.Zaprudski Otok i to čkbr.289/10, 882.Suvlasnički dio: 5815/4264030 ETAŽNO VLASNIŠTVO (E-882) i Suvlasnički dio: 625/4264030 ETAŽNO VLASNIŠTVO (E-215), </w:t>
      </w:r>
    </w:p>
    <w:p w:rsidRDefault="003E1038" w:rsidP="003E1038" w:rsidR="003E1038">
      <w:pPr>
        <w:ind w:firstLine="708"/>
        <w:jc w:val="both"/>
      </w:pPr>
      <w:r>
        <w:t>-u zk.ul.br.1287, k.o.Beli Manastir i to čkbr.2794/1,</w:t>
      </w:r>
    </w:p>
    <w:p w:rsidRDefault="003E1038" w:rsidP="003E1038" w:rsidR="003E1038">
      <w:pPr>
        <w:ind w:firstLine="708"/>
        <w:jc w:val="both"/>
      </w:pPr>
      <w:r>
        <w:t>-u zk.ul.br.2968, k.o.Velika Gorica i to čkbr.5109,</w:t>
      </w:r>
    </w:p>
    <w:p w:rsidRDefault="003E1038" w:rsidP="003E1038" w:rsidR="003E1038">
      <w:pPr>
        <w:ind w:firstLine="708"/>
        <w:jc w:val="both"/>
      </w:pPr>
      <w:r>
        <w:t>-u zk.ul.br.2967, k.o.Velika Gorica i to čkbr.5108,</w:t>
      </w:r>
    </w:p>
    <w:p w:rsidRDefault="003E1038" w:rsidP="003E1038" w:rsidR="003E1038">
      <w:pPr>
        <w:ind w:firstLine="708"/>
        <w:jc w:val="both"/>
      </w:pPr>
      <w:r>
        <w:t>-u zk.ul.br.2966, k.o.Velika Gorica i to čkbr.5107,</w:t>
      </w:r>
    </w:p>
    <w:p w:rsidRDefault="003E1038" w:rsidP="003E1038" w:rsidR="003E1038">
      <w:pPr>
        <w:ind w:firstLine="708"/>
        <w:jc w:val="both"/>
      </w:pPr>
      <w:r>
        <w:t>-u zk.ul.br.2965, k.o.Velika Gorica i to čkbr.5106,</w:t>
      </w:r>
    </w:p>
    <w:p w:rsidRDefault="003E1038" w:rsidP="003E1038" w:rsidR="003E1038">
      <w:pPr>
        <w:ind w:firstLine="708"/>
        <w:jc w:val="both"/>
      </w:pPr>
      <w:r>
        <w:t>-u zk.ul.br.2964, k.o.Velika Gorica i to čkbr.5145,</w:t>
      </w:r>
    </w:p>
    <w:p w:rsidRDefault="003E1038" w:rsidP="003E1038" w:rsidR="003E1038">
      <w:pPr>
        <w:ind w:firstLine="708"/>
        <w:jc w:val="both"/>
      </w:pPr>
      <w:r>
        <w:t>-u zk.ul.br.2963, k.o.Velika Gorica i to čkbr.5144,</w:t>
      </w:r>
    </w:p>
    <w:p w:rsidRDefault="003E1038" w:rsidP="003E1038" w:rsidR="003E1038">
      <w:pPr>
        <w:ind w:firstLine="708"/>
        <w:jc w:val="both"/>
      </w:pPr>
      <w:r>
        <w:t>-u zk.ul.br.2962, k.o.Velika Gorica i to čkbr.5142,</w:t>
      </w:r>
    </w:p>
    <w:p w:rsidRDefault="003E1038" w:rsidP="003E1038" w:rsidR="003E1038">
      <w:pPr>
        <w:ind w:firstLine="708"/>
        <w:jc w:val="both"/>
      </w:pPr>
      <w:r>
        <w:t>-u zk.ul.br.2961, k.o.Velika Gorica i to čkbr.5143,</w:t>
      </w:r>
    </w:p>
    <w:p w:rsidRDefault="003E1038" w:rsidP="003E1038" w:rsidR="003E1038">
      <w:pPr>
        <w:spacing w:after="0"/>
        <w:ind w:firstLine="708"/>
        <w:jc w:val="center"/>
      </w:pPr>
      <w:r>
        <w:lastRenderedPageBreak/>
        <w:t>2</w:t>
      </w:r>
    </w:p>
    <w:p w:rsidRDefault="003E1038" w:rsidP="003E1038" w:rsidR="003E1038">
      <w:pPr>
        <w:ind w:firstLine="708"/>
        <w:jc w:val="right"/>
      </w:pPr>
      <w:r>
        <w:t>Poslovni broj:7 St-269/2017-130</w:t>
      </w:r>
    </w:p>
    <w:p w:rsidRDefault="003E1038" w:rsidP="003E1038" w:rsidR="003E1038">
      <w:pPr>
        <w:ind w:firstLine="708"/>
        <w:jc w:val="both"/>
      </w:pPr>
      <w:r>
        <w:t>-u zk.ul.br.2959, k.o.Velika Gorica i to čkbr.5139.</w:t>
      </w:r>
    </w:p>
    <w:p w:rsidRDefault="003E1038" w:rsidP="003E1038" w:rsidR="003E1038">
      <w:pPr>
        <w:pStyle w:val="Bezproreda"/>
        <w:jc w:val="both"/>
      </w:pPr>
      <w:r>
        <w:tab/>
        <w:t xml:space="preserve">2.Određuje se nakon pravomoćnosti ovog Rješenja o dosudi nekretnina i nakon što kupac KREDITNA BANKA ZAGREB d.d. Zagreb, Ulica grada Vukovara 74, OIB 70663193635, položi </w:t>
      </w:r>
      <w:proofErr w:type="spellStart"/>
      <w:r>
        <w:t>kupovninu</w:t>
      </w:r>
      <w:proofErr w:type="spellEnd"/>
      <w:r>
        <w:t xml:space="preserve"> u roku od 30 dana od dana pravomoćnosti ovog rješenja u sveukupnom iznosu od 27.201.225,00 kuna, da se:</w:t>
      </w:r>
    </w:p>
    <w:p w:rsidRDefault="003E1038" w:rsidP="003E1038" w:rsidR="003E1038">
      <w:pPr>
        <w:pStyle w:val="Bezproreda"/>
        <w:jc w:val="both"/>
      </w:pPr>
    </w:p>
    <w:p w:rsidRDefault="003E1038" w:rsidP="003E1038" w:rsidR="003E1038">
      <w:pPr>
        <w:pStyle w:val="Bezproreda"/>
        <w:ind w:firstLine="708"/>
        <w:jc w:val="both"/>
      </w:pPr>
      <w:r>
        <w:t xml:space="preserve">-kod Općinskog suda u Rijeci, Zemljišnoknjižnog odjela Rijeka u zemljišnim knjigama u korist kupca KREDITNA BANKA ZAGREB d.d. Zagreb, Ulica grada Vukovara 74, OIB 70663193635,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z.k.ul.br.12508, k.o.Rijeka i to čkbr.958, 2.Suvlasnički dio s neodređenim omjerom ETAŽNO VLASNIŠTVO (E-2),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Z-2544/16, pod poslovnim brojem Z-4606/16, pod poslovnim brojem Z-1055/16, pod poslovnim brojem Z-13405/16,  pod poslovnim brojem 14778/17, pod poslovnim brojem Z-26502/17, pod poslovnim brojem Z-2544/16, pod poslovnim brojem Z-11275/13, pod poslovnim brojem Z-11695/13 i pod poslovnim brojem Z-2893/14,</w:t>
      </w:r>
    </w:p>
    <w:p w:rsidRDefault="003E1038" w:rsidP="003E1038" w:rsidR="003E1038">
      <w:pPr>
        <w:pStyle w:val="Bezproreda"/>
        <w:ind w:firstLine="708"/>
        <w:jc w:val="both"/>
      </w:pPr>
    </w:p>
    <w:p w:rsidRDefault="003E1038" w:rsidP="003E1038" w:rsidR="003E1038">
      <w:pPr>
        <w:pStyle w:val="Bezproreda"/>
        <w:ind w:firstLine="708"/>
        <w:jc w:val="both"/>
      </w:pPr>
      <w:r>
        <w:t xml:space="preserve">-kod Općinskog suda u Osijeku, Zemljišnoknjižnog odjela Osijek u zemljišnim knjigama u korist kupca KREDITNA BANKA ZAGREB d.d. Zagreb, Ulica grada Vukovara 74, OIB 70663193635,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zk.ul.br.17986, k.o.Osijek i to čkbr.10774/45,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Z-1429/2016, pod poslovnim brojem Z-17261/2016, pod poslovnim brojem Z-15193/2017 i pod poslovnim brojem Z-9600/14,</w:t>
      </w:r>
    </w:p>
    <w:p w:rsidRDefault="003E1038" w:rsidP="003E1038" w:rsidR="003E1038">
      <w:pPr>
        <w:pStyle w:val="Bezproreda"/>
        <w:ind w:firstLine="708"/>
        <w:jc w:val="both"/>
      </w:pPr>
    </w:p>
    <w:p w:rsidRDefault="003E1038" w:rsidP="003E1038" w:rsidR="003E1038">
      <w:pPr>
        <w:pStyle w:val="Bezproreda"/>
        <w:ind w:firstLine="708"/>
        <w:jc w:val="both"/>
      </w:pPr>
      <w:r>
        <w:t xml:space="preserve">-kod Općinskog suda u Osijeku, Zemljišnoknjižnog odjela Osijek u zemljišnim knjigama u korist kupca KREDITNA BANKA ZAGREB d.d. Zagreb, Ulica grada Vukovara 74, OIB 70663193635,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zk.ul.br.20104, k.o.Osijek i to čkbr.10774/44, te se određuju brisanja prava i tereta na nekretninama iz </w:t>
      </w:r>
      <w:proofErr w:type="spellStart"/>
      <w:r>
        <w:t>toč</w:t>
      </w:r>
      <w:proofErr w:type="spellEnd"/>
      <w:r>
        <w:t xml:space="preserve">. 1. izreke ovog Rješenja i to tako da se određuje brisanje prava i tereta pod poslovnim brojem Z-17318/2016, pod poslovnim brojem Z-10483/2017, pod poslovnim brojem Z-15193/2017 i pod poslovnim brojem Z-4873/15, </w:t>
      </w:r>
    </w:p>
    <w:p w:rsidRDefault="003E1038" w:rsidP="003E1038" w:rsidR="003E1038">
      <w:pPr>
        <w:ind w:firstLine="708"/>
        <w:jc w:val="both"/>
      </w:pPr>
      <w:r>
        <w:t xml:space="preserve">-kod Općinskog suda u Novom Zagrebu, Zemljišnoknjižnog odjela Novi Zagreb u zemljišnim knjigama u korist kupca KREDITNA BANKA ZAGREB d.d. Zagreb, Ulica grada Vukovara 74, OIB 70663193635,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zk.ul.br.969, k.o.Zaprudski Otok i to čkbr.289/10, 882.Suvlasnički dio: 5815/4264030 ETAŽNO VLASNIŠTVO (E-882) i Suvlasnički dio: 625/4264030 ETAŽNO VLASNIŠTVO (E-215),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Z-1212/2016, pod poslovnim brojem Z-17513/2017, pod poslovnim brojem Z-16767/2015 i pod poslovnim brojem Z-18802/2017,</w:t>
      </w:r>
    </w:p>
    <w:p w:rsidRDefault="003E1038" w:rsidP="003E1038" w:rsidR="003E1038">
      <w:pPr>
        <w:ind w:firstLine="708"/>
        <w:jc w:val="both"/>
      </w:pPr>
      <w:r>
        <w:t xml:space="preserve">-kod Općinskog suda u Osijeku, Zemljišnoknjižnog odjela Beli Manastir u zemljišnim knjigama u korist kupca KREDITNA BANKA ZAGREB d.d. Zagreb, Ulica grada Vukovara </w:t>
      </w:r>
    </w:p>
    <w:p w:rsidRDefault="003E1038" w:rsidP="003E1038" w:rsidR="003E1038">
      <w:pPr>
        <w:spacing w:after="0"/>
        <w:ind w:firstLine="708"/>
        <w:jc w:val="center"/>
      </w:pPr>
      <w:r>
        <w:lastRenderedPageBreak/>
        <w:t>3</w:t>
      </w:r>
    </w:p>
    <w:p w:rsidRDefault="003E1038" w:rsidP="003E1038" w:rsidR="003E1038">
      <w:pPr>
        <w:ind w:firstLine="708"/>
        <w:jc w:val="right"/>
      </w:pPr>
      <w:r>
        <w:t>Poslovni broj:7 St-269/2017-130</w:t>
      </w:r>
    </w:p>
    <w:p w:rsidRDefault="003E1038" w:rsidP="003E1038" w:rsidR="003E1038">
      <w:pPr>
        <w:jc w:val="both"/>
      </w:pPr>
      <w:r>
        <w:t xml:space="preserve">74, OIB 70663193635,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zk.ul.br.1287, k.o.Beli Manastir i to čkbr.2794/1,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Z-17493/2016, pod poslovnim brojem Z-1379/2016, pod poslovnim brojem Z-15236/2017, pod poslovnim brojem Z-3542/13, pod poslovnim brojem Z-4555/13, pod poslovnim brojem Z-3663/13, pod poslovnim brojem Z-3775/13, pod poslovnim brojem Z-579/14 i pod poslovnim brojem Z-675/14,</w:t>
      </w:r>
    </w:p>
    <w:p w:rsidRDefault="003E1038" w:rsidP="003E1038" w:rsidR="003E1038">
      <w:pPr>
        <w:ind w:firstLine="708"/>
        <w:jc w:val="both"/>
      </w:pPr>
      <w:r>
        <w:t xml:space="preserve">-kod Općinskog suda u Velikoj Gorici, Zemljišnoknjižnog odjela Velika Gorica u zemljišnim knjigama u korist kupca KREDITNA BANKA ZAGREB d.d. Zagreb, Ulica grada Vukovara 74, OIB 70663193635,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zk.ul.br.2968, k.o.Velika Gorica i to čkbr.5109,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Z-562/16, pod poslovnim brojem Z-6070/17, pod poslovnim brojem Z-3048/13, pod poslovnim brojem Z-1226/14 i pod poslovnim brojem Z-7476/16,</w:t>
      </w:r>
    </w:p>
    <w:p w:rsidRDefault="003E1038" w:rsidP="003E1038" w:rsidR="003E1038">
      <w:pPr>
        <w:ind w:firstLine="708"/>
        <w:jc w:val="both"/>
      </w:pPr>
      <w:r>
        <w:t xml:space="preserve">-kod Općinskog suda u Velikoj Gorici, Zemljišnoknjižnog odjela Velika Gorica u zemljišnim knjigama u korist kupca KREDITNA BANKA ZAGREB d.d. Zagreb, Ulica grada Vukovara 74, OIB 70663193635,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zk.ul.br.2967, k.o.Velika Gorica i to čkbr.5108,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Z-562/16, pod poslovnim brojem Z-6070/17, pod poslovnim brojem Z-3048/13, pod poslovnim brojem Z-1226/14 i pod poslovnim brojem Z-7476/16,</w:t>
      </w:r>
    </w:p>
    <w:p w:rsidRDefault="003E1038" w:rsidP="003E1038" w:rsidR="003E1038">
      <w:pPr>
        <w:ind w:firstLine="708"/>
        <w:jc w:val="both"/>
      </w:pPr>
      <w:r>
        <w:t xml:space="preserve">-kod Općinskog suda u Velikoj Gorici, Zemljišnoknjižnog odjela Velika Gorica u zemljišnim knjigama u korist kupca KREDITNA BANKA ZAGREB d.d. Zagreb, Ulica grada Vukovara 74, OIB 70663193635,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zk.ul.br. 2966, k.o.Velika Gorica i to čkbr.5107,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Z-562/16, pod poslovnim brojem Z-6070/17, pod poslovnim brojem Z-3048/13, pod poslovnim brojem Z-1226/14 i pod poslovnim brojem Z-7476/16,</w:t>
      </w:r>
    </w:p>
    <w:p w:rsidRDefault="003E1038" w:rsidP="003E1038" w:rsidR="003E1038">
      <w:pPr>
        <w:ind w:firstLine="708"/>
        <w:jc w:val="both"/>
      </w:pPr>
      <w:r>
        <w:t xml:space="preserve">-kod Općinskog suda u Velikoj Gorici, Zemljišnoknjižnog odjela Velika Gorica u zemljišnim knjigama u korist kupca KREDITNA BANKA ZAGREB d.d. Zagreb, Ulica grada Vukovara 74, OIB 70663193635,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zk.ul.br. 2965, k.o.Velika Gorica i to čkbr.5106,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Z-562/16, pod poslovnim brojem Z-6070/17, pod poslovnim brojem Z-3048/13, pod poslovnim brojem Z-1226/14 i pod poslovnim brojem Z-7476/16,</w:t>
      </w:r>
    </w:p>
    <w:p w:rsidRDefault="003E1038" w:rsidP="003E1038" w:rsidR="003E1038">
      <w:pPr>
        <w:ind w:firstLine="708"/>
        <w:jc w:val="both"/>
      </w:pPr>
      <w:r>
        <w:t xml:space="preserve">-kod Općinskog suda u Velikoj Gorici, Zemljišnoknjižnog odjela Velika Gorica u zemljišnim knjigama u korist kupca KREDITNA BANKA ZAGREB d.d. Zagreb, Ulica grada </w:t>
      </w:r>
    </w:p>
    <w:p w:rsidRDefault="003E1038" w:rsidP="003E1038" w:rsidR="003E1038">
      <w:pPr>
        <w:spacing w:after="0"/>
        <w:ind w:firstLine="708"/>
        <w:jc w:val="center"/>
      </w:pPr>
      <w:r>
        <w:lastRenderedPageBreak/>
        <w:t>4</w:t>
      </w:r>
    </w:p>
    <w:p w:rsidRDefault="003E1038" w:rsidP="003E1038" w:rsidR="003E1038">
      <w:pPr>
        <w:ind w:firstLine="708"/>
        <w:jc w:val="right"/>
      </w:pPr>
      <w:r>
        <w:t>Poslovni broj:7 St-269/2017-130</w:t>
      </w:r>
    </w:p>
    <w:p w:rsidRDefault="003E1038" w:rsidP="003E1038" w:rsidR="003E1038">
      <w:pPr>
        <w:jc w:val="both"/>
      </w:pPr>
      <w:r>
        <w:t xml:space="preserve">Vukovara 74, OIB 70663193635,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zk.ul.br. 2964, k.o.Velika Gorica i to čkbr.5145,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Z-562/16, pod poslovnim brojem Z-6070/17, pod poslovnim brojem Z-3048/13, pod poslovnim brojem Z-1226/14 i pod poslovnim brojem Z-7476/16,</w:t>
      </w:r>
    </w:p>
    <w:p w:rsidRDefault="003E1038" w:rsidP="003E1038" w:rsidR="003E1038">
      <w:pPr>
        <w:ind w:firstLine="708"/>
        <w:jc w:val="both"/>
      </w:pPr>
      <w:r>
        <w:t xml:space="preserve">-kod Općinskog suda u Velikoj Gorici, Zemljišnoknjižnog odjela Velika Gorica u zemljišnim knjigama u korist kupca KREDITNA BANKA ZAGREB d.d. Zagreb, Ulica grada Vukovara 74, OIB 70663193635,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zk.ul.br. 2963, k.o.Velika Gorica i to čkbr.5144,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Z-562/16, pod poslovnim brojem Z-6070/17, pod poslovnim brojem Z-3048/13, pod poslovnim brojem Z-1226/14 i pod poslovnim brojem Z-7476/16,</w:t>
      </w:r>
    </w:p>
    <w:p w:rsidRDefault="003E1038" w:rsidP="003E1038" w:rsidR="003E1038">
      <w:pPr>
        <w:ind w:firstLine="708"/>
        <w:jc w:val="both"/>
      </w:pPr>
      <w:r>
        <w:t xml:space="preserve">-kod Općinskog suda u Velikoj Gorici, Zemljišnoknjižnog odjela Velika Gorica u zemljišnim knjigama u korist kupca KREDITNA BANKA ZAGREB d.d. Zagreb, Ulica grada Vukovara 74, OIB 70663193635,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zk.ul.br. 2962, k.o.Velika Gorica i to čkbr.5142,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Z-562/16, pod poslovnim brojem Z-6070/17, pod poslovnim brojem Z-3048/13, pod poslovnim brojem Z-1226/14 i pod poslovnim brojem Z-7476/16,</w:t>
      </w:r>
    </w:p>
    <w:p w:rsidRDefault="003E1038" w:rsidP="003E1038" w:rsidR="003E1038">
      <w:pPr>
        <w:ind w:firstLine="708"/>
        <w:jc w:val="both"/>
      </w:pPr>
      <w:r>
        <w:t xml:space="preserve">-kod Općinskog suda u Velikoj Gorici, Zemljišnoknjižnog odjela Velika Gorica u zemljišnim knjigama u korist kupca KREDITNA BANKA ZAGREB d.d. Zagreb, Ulica grada Vukovara 74, OIB 70663193635,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zk.ul.br. 2961, k.o.Velika Gorica i to čkbr.5143,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Z-562/16, pod poslovnim brojem Z-6070/17, pod poslovnim brojem Z-3048/13, pod poslovnim brojem Z-1226/14 i pod poslovnim brojem Z-7476/16,</w:t>
      </w:r>
    </w:p>
    <w:p w:rsidRDefault="003E1038" w:rsidP="003E1038" w:rsidR="003E1038">
      <w:pPr>
        <w:ind w:firstLine="708"/>
        <w:jc w:val="both"/>
      </w:pPr>
      <w:r>
        <w:t xml:space="preserve">-kod Općinskog suda u Velikoj Gorici, Zemljišnoknjižnog odjela Velika Gorica u zemljišnim knjigama u korist kupca KREDITNA BANKA ZAGREB d.d. Zagreb, Ulica grada Vukovara 74, OIB 70663193635,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zk.ul.br. 2959, k.o.Velika Gorica i to čkbr.5139,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Z-562/16, pod poslovnim brojem Z-6070/17, pod poslovnim brojem Z-3048/13, pod poslovnim brojem Z-1226/14 i pod poslovnim brojem Z-7476/16.</w:t>
      </w:r>
    </w:p>
    <w:p w:rsidRDefault="003E1038" w:rsidP="003E1038" w:rsidR="003E1038">
      <w:pPr>
        <w:ind w:firstLine="708"/>
        <w:jc w:val="both"/>
      </w:pPr>
    </w:p>
    <w:p w:rsidRDefault="003E1038" w:rsidP="003E1038" w:rsidR="003E1038">
      <w:pPr>
        <w:pStyle w:val="Bezproreda"/>
        <w:jc w:val="both"/>
      </w:pPr>
    </w:p>
    <w:p w:rsidRDefault="003E1038" w:rsidP="003E1038" w:rsidR="003E1038">
      <w:pPr>
        <w:pStyle w:val="Bezproreda"/>
        <w:spacing w:after="0"/>
        <w:jc w:val="center"/>
      </w:pPr>
      <w:r>
        <w:lastRenderedPageBreak/>
        <w:t>5</w:t>
      </w:r>
    </w:p>
    <w:p w:rsidRDefault="003E1038" w:rsidP="003E1038" w:rsidR="003E1038">
      <w:pPr>
        <w:pStyle w:val="Bezproreda"/>
        <w:jc w:val="right"/>
      </w:pPr>
      <w:r>
        <w:t>Poslovni broj:7 St-269/2017-130</w:t>
      </w:r>
    </w:p>
    <w:p w:rsidRDefault="003E1038" w:rsidP="003E1038" w:rsidR="003E1038">
      <w:pPr>
        <w:pStyle w:val="Bezproreda"/>
        <w:jc w:val="center"/>
      </w:pPr>
    </w:p>
    <w:p w:rsidRDefault="003E1038" w:rsidP="003E1038" w:rsidR="003E1038">
      <w:pPr>
        <w:pStyle w:val="Bezproreda"/>
        <w:jc w:val="center"/>
      </w:pPr>
      <w:r>
        <w:t>Obrazloženje</w:t>
      </w:r>
    </w:p>
    <w:p w:rsidRDefault="003E1038" w:rsidP="003E1038" w:rsidR="003E1038">
      <w:pPr>
        <w:pStyle w:val="Bezproreda"/>
        <w:jc w:val="center"/>
      </w:pPr>
    </w:p>
    <w:p w:rsidRDefault="003E1038" w:rsidP="003E1038" w:rsidR="003E1038">
      <w:pPr>
        <w:pStyle w:val="Bezproreda"/>
        <w:jc w:val="both"/>
      </w:pPr>
      <w:r>
        <w:tab/>
        <w:t xml:space="preserve">Na održanoj prvoj elektroničkoj javnoj dražbi radi prodaje imovine stečajnog dužnika WERKOS d.o.o. u stečaju iz Osijeka, određene u </w:t>
      </w:r>
      <w:proofErr w:type="spellStart"/>
      <w:r>
        <w:t>toč</w:t>
      </w:r>
      <w:proofErr w:type="spellEnd"/>
      <w:r>
        <w:t xml:space="preserve">. l. izreke ovog rješenja, a radi namirenja </w:t>
      </w:r>
      <w:proofErr w:type="spellStart"/>
      <w:r>
        <w:t>razlučnog</w:t>
      </w:r>
      <w:proofErr w:type="spellEnd"/>
      <w:r>
        <w:t xml:space="preserve"> vjerovnika, sudjelovao je samo jedan ponuđač, koji je u ostavljenom roku uplatio potrebnu jamčevinu u iznosu od 3.626.830,00 kuna i time ispunio uvjete da može sudjelovati na ovoj prvoj elektroničkoj javnoj dražbi, te je kao jedini ponuđač, a sada kao kupac dao važeću ponudu za sve predmetne nekretnine u sveukupnom iznosu od 27.201.225,00 kuna.</w:t>
      </w:r>
    </w:p>
    <w:p w:rsidRDefault="003E1038" w:rsidP="003E1038" w:rsidR="003E1038">
      <w:pPr>
        <w:pStyle w:val="Bezproreda"/>
        <w:jc w:val="both"/>
      </w:pPr>
      <w:bookmarkStart w:name="_GoBack" w:id="0"/>
      <w:bookmarkEnd w:id="0"/>
      <w:r>
        <w:t xml:space="preserve">  </w:t>
      </w:r>
    </w:p>
    <w:p w:rsidRDefault="003E1038" w:rsidP="003E1038" w:rsidR="003E1038">
      <w:pPr>
        <w:pStyle w:val="Bezproreda"/>
        <w:jc w:val="both"/>
      </w:pPr>
      <w:r>
        <w:tab/>
        <w:t>Sudac je utvrdio činjenicu da je kupac KREDITNA BANKA ZAGREB d.d. Zagreb, Ulica grada Vukovara 74, OIB 70663193635 s najboljom važećom ponudom ispunio sve uvjete da mu se navedene nekretnine u toč.1. izreke ovog rješenja dosude, pa je nakon zaključenja elektroničke javne dražbe, odlučeno temeljem čl. 103, i čl. 108. Ovršnog zakona (NN br. 112/12, 25/13, 93/14 i 73/17), kao u točki 1. i 2. izreke ovog rješenja.</w:t>
      </w:r>
    </w:p>
    <w:p w:rsidRDefault="003E1038" w:rsidP="003E1038" w:rsidR="003E1038">
      <w:pPr>
        <w:pStyle w:val="Bezproreda"/>
        <w:jc w:val="both"/>
      </w:pPr>
    </w:p>
    <w:p w:rsidRDefault="003E1038" w:rsidP="003E1038" w:rsidR="003E1038">
      <w:pPr>
        <w:pStyle w:val="Bezproreda"/>
        <w:ind w:firstLine="708"/>
        <w:jc w:val="both"/>
      </w:pPr>
      <w:r>
        <w:t xml:space="preserve">Kupac KREDITNA BANKA ZAGREB d.d. Zagreb, Ulica grada Vukovara 74, OIB 70663193635 će </w:t>
      </w:r>
      <w:proofErr w:type="spellStart"/>
      <w:r>
        <w:t>kupovninu</w:t>
      </w:r>
      <w:proofErr w:type="spellEnd"/>
      <w:r>
        <w:t xml:space="preserve"> u iznosu od 27.201.225,00 kuna uplatiti na poseban račun Agencije otvoren za tu namjenu  IBAN: HR1123900011300028787, Model HR11,time da pod "pozivom na broj" (PNB) kao podatak prvi (P1*) treba upisati broj 110027, a kao podatak drugi (P2*) treba upisati broj 56545, a podatak P1 i P2 nužno je odvojiti crticom(-). Uplaćena jamčevina od strane kupca KREDITNA BANKA ZAGREB d.d. Zagreb, Ulica grada Vukovara 74, OIB 70663193635 u iznosu od 3.626.830,00 kuna uračunava se kupcu u iznos </w:t>
      </w:r>
      <w:proofErr w:type="spellStart"/>
      <w:r>
        <w:t>kupovnine</w:t>
      </w:r>
      <w:proofErr w:type="spellEnd"/>
      <w:r>
        <w:t xml:space="preserve">, pa kupac treba uplatiti samo razliku do pune </w:t>
      </w:r>
      <w:proofErr w:type="spellStart"/>
      <w:r>
        <w:t>kupovnine</w:t>
      </w:r>
      <w:proofErr w:type="spellEnd"/>
      <w:r>
        <w:t xml:space="preserve">. </w:t>
      </w:r>
    </w:p>
    <w:p w:rsidRDefault="003E1038" w:rsidP="003E1038" w:rsidR="003E1038">
      <w:pPr>
        <w:pStyle w:val="Bezproreda"/>
      </w:pPr>
    </w:p>
    <w:p w:rsidRDefault="003E1038" w:rsidP="003E1038" w:rsidR="003E1038">
      <w:pPr>
        <w:pStyle w:val="Bezproreda"/>
        <w:jc w:val="center"/>
      </w:pPr>
      <w:r>
        <w:t>Bjelovar 18. veljače 2019.</w:t>
      </w:r>
    </w:p>
    <w:p w:rsidRDefault="003E1038" w:rsidP="003E1038" w:rsidR="003E1038">
      <w:pPr>
        <w:pStyle w:val="Bezproreda"/>
      </w:pPr>
    </w:p>
    <w:p w:rsidRDefault="003E1038" w:rsidP="003E1038" w:rsidR="003E1038">
      <w:pPr>
        <w:pStyle w:val="Bezproreda"/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</w:t>
      </w:r>
    </w:p>
    <w:p w:rsidRDefault="003E1038" w:rsidP="003E1038" w:rsidR="003E1038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           Tomislav Mrazović</w:t>
      </w:r>
      <w:r>
        <w:t>,v.r.</w:t>
      </w:r>
    </w:p>
    <w:p w:rsidRDefault="003E1038" w:rsidP="003E1038" w:rsidR="003E1038">
      <w:pPr>
        <w:pStyle w:val="Bezproreda"/>
        <w:jc w:val="both"/>
      </w:pPr>
    </w:p>
    <w:p w:rsidRDefault="003E1038" w:rsidP="003E1038" w:rsidR="003E1038">
      <w:pPr>
        <w:pStyle w:val="Bezproreda"/>
        <w:jc w:val="both"/>
      </w:pPr>
      <w:r>
        <w:t xml:space="preserve">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3E1038" w:rsidP="003E1038" w:rsidR="003E1038">
      <w:pPr>
        <w:pStyle w:val="Bezproreda"/>
        <w:jc w:val="both"/>
      </w:pPr>
      <w:r>
        <w:t xml:space="preserve">  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3E1038" w:rsidP="003E1038" w:rsidR="003E1038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E1038" w:rsidP="003E1038" w:rsidR="003E1038">
      <w:pPr>
        <w:pStyle w:val="Bezproreda"/>
        <w:spacing w:after="0"/>
      </w:pPr>
    </w:p>
    <w:p w:rsidRDefault="003E1038" w:rsidP="003E1038" w:rsidR="003E1038">
      <w:pPr>
        <w:pStyle w:val="Bezproreda"/>
        <w:jc w:val="both"/>
      </w:pPr>
      <w:r>
        <w:t>Pouka o pravnom lijeku: Protiv ovog rješenja dopuštena je žalba Visokom trgovačkom sudu RH u Zagrebu, u roku od 8 dana, od dana dostave ovog rješenja. Smatra se da je rješenje dostavljeno nakon isteka 8 dana, od dana objave ovog rješenja na e-oglasnoj ploči ovog suda. Žalba se podnosi u tri primjerka putem ovog suda, Visokom trgovačkom sudu RH u Zagrebu.</w:t>
      </w:r>
    </w:p>
    <w:p w:rsidRDefault="003E1038" w:rsidP="003E1038" w:rsidR="003E1038">
      <w:pPr>
        <w:pStyle w:val="Bezproreda"/>
        <w:jc w:val="both"/>
      </w:pPr>
    </w:p>
    <w:p w:rsidRDefault="003E1038" w:rsidP="003E1038" w:rsidR="003E1038">
      <w:pPr>
        <w:pStyle w:val="Bezproreda"/>
        <w:jc w:val="both"/>
      </w:pPr>
    </w:p>
    <w:p w:rsidRDefault="003E1038" w:rsidP="003E1038" w:rsidR="003E1038">
      <w:pPr>
        <w:pStyle w:val="Bezproreda"/>
        <w:jc w:val="both"/>
      </w:pPr>
    </w:p>
    <w:p w:rsidRDefault="003E1038" w:rsidP="003E1038" w:rsidR="003E1038">
      <w:pPr>
        <w:pStyle w:val="Bezproreda"/>
        <w:jc w:val="both"/>
      </w:pPr>
      <w:r>
        <w:t xml:space="preserve"> </w:t>
      </w:r>
    </w:p>
    <w:p w:rsidRDefault="003E1038" w:rsidP="003E1038" w:rsidR="003E1038">
      <w:pPr>
        <w:pStyle w:val="Bezproreda"/>
      </w:pPr>
    </w:p>
    <w:p w:rsidRDefault="003E1038" w:rsidP="003E1038" w:rsidR="003E1038">
      <w:pPr>
        <w:pStyle w:val="Bezproreda"/>
      </w:pPr>
    </w:p>
    <w:p w:rsidRDefault="003E1038" w:rsidP="003E1038" w:rsidR="003E1038">
      <w:pPr>
        <w:pStyle w:val="Bezproreda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1038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769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St-269/2017-130</izvorni_sadrzaj>
    <derivirana_varijabla naziv="DomainObject.Oznaka_1">St-269/2017-130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OstaliListFormated_1">
      <item>Snježana Sudarević</item>
      <item>Petar Velicki</item>
      <item>SUDSKI REGISTAR</item>
      <item>Antun Schmidt</item>
      <item>Milorad Zajkovski</item>
      <item>Tomislav Đuričin</item>
    </derivirana_varijabla>
  </DomainObject.Predmet.OstaliListFormated>
  <DomainObject.Predmet.OstaliList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izvorni_sadrzaj>
    <derivirana_varijabla naziv="DomainObject.Predmet.OstaliListFormatedOIB_1"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  <item>Tomislav Đuričin, Dravska poljana 1., 42000 Varaždin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  <item>Tomislav Đuričin, Dravska poljana 1., 42000 Varaždin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  <item>Tomislav Đuričin, OIB 01733609458, Dravska poljana 1., 42000 Varaždin</item>
    </izvorni_sadrzaj>
    <derivirana_varijabla naziv="DomainObject.Predmet.OstaliListFormatedWithAdressOIB_1"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  <item>Tomislav Đuričin, OIB 01733609458, Dravska poljana 1., 42000 Varaždin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OstaliListNazivFormated_1">
      <item>Snježana Sudarević</item>
      <item>Petar Velicki</item>
      <item>SUDSKI REGISTAR</item>
      <item>Antun Schmidt</item>
      <item>Milorad Zajkovski</item>
      <item>Tomislav Đuričin</item>
    </derivirana_varijabla>
  </DomainObject.Predmet.OstaliListNazivFormated>
  <DomainObject.Predmet.OstaliListNaziv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izvorni_sadrzaj>
    <derivirana_varijabla naziv="DomainObject.Predmet.OstaliListNazivFormatedOIB_1"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>St-269/2017-130</izvorni_sadrzaj>
    <derivirana_varijabla naziv="DomainObject.PoslovniBrojDokumenta_1">St-269/2017-130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  <item>Tomislav Đuričin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  <item>Tomislav Đuričin, OIB 01733609458, Dravska poljana 1.,42000 Varaždin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  <item>Tomislav Đuričin, OIB 01733609458, Dravska poljana 1.,42000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2AC1F7-F477-4CD5-B0D9-589B291062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1977</properties:Words>
  <properties:Characters>11285</properties:Characters>
  <properties:Lines>212</properties:Lines>
  <properties:Paragraphs>58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2019-02-18T12:48:00Z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St-269/2017-130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