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a1b2" w14:paraId="b50a1b2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BE6C2C">
        <w:t>84</w:t>
      </w:r>
      <w:r w:rsidR="008D2A4D">
        <w:t>6</w:t>
      </w:r>
      <w:r w:rsidR="00DE34AB">
        <w:t>/</w:t>
      </w:r>
      <w:r w:rsidR="001A2481" w:rsidRPr="000351DA">
        <w:t>1</w:t>
      </w:r>
      <w:r w:rsidR="005D0B2D">
        <w:t>6</w:t>
      </w:r>
      <w:r w:rsidR="0024291D">
        <w:t>-</w:t>
      </w:r>
      <w:r w:rsidR="00AD72C5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8D2A4D">
        <w:t>DOM-VOD d.o.o., Zadar, Ante Starčevića 8b, OIB: 71730639555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936CFE">
        <w:t>29</w:t>
      </w:r>
      <w:r w:rsidR="00C104C3">
        <w:t>. lipnja</w:t>
      </w:r>
      <w:r w:rsidR="005D0B2D">
        <w:t xml:space="preserve"> 2016.</w:t>
      </w:r>
      <w:r w:rsidR="008B1F41" w:rsidRPr="00A066D0">
        <w:t xml:space="preserve"> u </w:t>
      </w:r>
      <w:r w:rsidR="008D2A4D">
        <w:t>08,55</w:t>
      </w:r>
      <w:r w:rsidR="00476CB1" w:rsidRPr="00E64D4F">
        <w:t xml:space="preserve"> </w:t>
      </w:r>
      <w:r w:rsidR="008B1F41" w:rsidRPr="00A066D0">
        <w:t xml:space="preserve">sati, </w:t>
      </w:r>
      <w:r w:rsidR="00F07380" w:rsidRPr="00F60CD9">
        <w:t xml:space="preserve">kod </w:t>
      </w:r>
      <w:r w:rsidR="00F07380">
        <w:t>Trgovačkog</w:t>
      </w:r>
      <w:r w:rsidR="00F07380" w:rsidRPr="00F60CD9">
        <w:t xml:space="preserve"> suda</w:t>
      </w:r>
      <w:r w:rsidR="00F07380">
        <w:t xml:space="preserve"> u</w:t>
      </w:r>
      <w:r w:rsidR="004A434C">
        <w:t xml:space="preserve"> Zadru, Dr. Franje Tuđmana 35., sudnica br. 26/I.</w:t>
      </w:r>
    </w:p>
    <w:p w:rsidRDefault="008B1F41" w:rsidP="008B1F41" w:rsidR="008B1F41" w:rsidRPr="00A066D0"/>
    <w:p w:rsidRDefault="008B1F41" w:rsidP="008B1F41" w:rsidR="001A2481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8D2A4D">
        <w:t>DOM-VOD d.o.o., Zadar</w:t>
      </w:r>
      <w:r w:rsidR="00F75EA2">
        <w:t>.</w:t>
      </w:r>
    </w:p>
    <w:p w:rsidRDefault="00F75EA2" w:rsidP="008B1F41" w:rsidR="00F75EA2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936CFE">
        <w:t>28</w:t>
      </w:r>
      <w:r w:rsidR="00E352DE">
        <w:t xml:space="preserve">. </w:t>
      </w:r>
      <w:r w:rsidR="00624589">
        <w:t>lipnja</w:t>
      </w:r>
      <w:r w:rsidR="005D0B2D">
        <w:t xml:space="preserve"> 2016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FA75A5">
        <w:t>20</w:t>
      </w:r>
      <w:r w:rsidR="002D2252">
        <w:t>. lipnja</w:t>
      </w:r>
      <w:r w:rsidR="001A2481" w:rsidRPr="00A066D0">
        <w:t xml:space="preserve"> 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D9714B" w:rsidR="00D9714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A27AA" w:rsidP="00D9714B" w:rsidR="00D9714B" w:rsidRPr="00F60CD9">
      <w:r>
        <w:t>Martina Kalmeta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 </w:t>
      </w:r>
      <w:r w:rsidR="00D9714B" w:rsidRPr="00F60CD9">
        <w:t>Ardena Bajlo,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A434C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514F9"/>
    <w:rsid w:val="00856B05"/>
    <w:rsid w:val="00862DEF"/>
    <w:rsid w:val="008651DB"/>
    <w:rsid w:val="00892B1F"/>
    <w:rsid w:val="008A66B3"/>
    <w:rsid w:val="008B1F41"/>
    <w:rsid w:val="008B39C0"/>
    <w:rsid w:val="008D2219"/>
    <w:rsid w:val="008D2A4D"/>
    <w:rsid w:val="008E37BF"/>
    <w:rsid w:val="008F116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B55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352DE"/>
    <w:rsid w:val="00E42797"/>
    <w:rsid w:val="00E467B0"/>
    <w:rsid w:val="00E57A85"/>
    <w:rsid w:val="00E60768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B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B5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B5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B5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B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B5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B5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B5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DOM-VOD d.o.o. za građevinske instalacije</izvorni_sadrzaj>
    <derivirana_varijabla naziv="DomainObject.Predmet.ProtustrankaFormated_1">  DOM-VOD d.o.o. za građevinske instalacije</derivirana_varijabla>
  </DomainObject.Predmet.ProtustrankaFormated>
  <DomainObject.Predmet.ProtustrankaFormatedOIB>
    <izvorni_sadrzaj>  DOM-VOD d.o.o. za građevinske instalacije, OIB 71730639555</izvorni_sadrzaj>
    <derivirana_varijabla naziv="DomainObject.Predmet.ProtustrankaFormatedOIB_1">  DOM-VOD d.o.o. za građevinske instalacije, OIB 71730639555</derivirana_varijabla>
  </DomainObject.Predmet.ProtustrankaFormatedOIB>
  <DomainObject.Predmet.ProtustrankaFormatedWithAdress>
    <izvorni_sadrzaj> DOM-VOD d.o.o. za građevinske instalacije, Ante Starčevića 8/b, 23000 Zadar</izvorni_sadrzaj>
    <derivirana_varijabla naziv="DomainObject.Predmet.ProtustrankaFormatedWithAdress_1"> DOM-VOD d.o.o. za građevinske instalacije, Ante Starčevića 8/b, 23000 Zadar</derivirana_varijabla>
  </DomainObject.Predmet.ProtustrankaFormatedWithAdress>
  <DomainObject.Predmet.ProtustrankaFormatedWithAdressOIB>
    <izvorni_sadrzaj> DOM-VOD d.o.o. za građevinske instalacije, OIB 71730639555, Ante Starčevića 8/b, 23000 Zadar</izvorni_sadrzaj>
    <derivirana_varijabla naziv="DomainObject.Predmet.ProtustrankaFormatedWithAdressOIB_1"> DOM-VOD d.o.o. za građevinske instalacije, OIB 71730639555, Ante Starčevića 8/b, 23000 Zadar</derivirana_varijabla>
  </DomainObject.Predmet.ProtustrankaFormatedWithAdressOIB>
  <DomainObject.Predmet.ProtustrankaWithAdress>
    <izvorni_sadrzaj>DOM-VOD d.o.o. za građevinske instalacije Ante Starčevića 8/b, 23000 Zadar</izvorni_sadrzaj>
    <derivirana_varijabla naziv="DomainObject.Predmet.ProtustrankaWithAdress_1">DOM-VOD d.o.o. za građevinske instalacije Ante Starčevića 8/b, 23000 Zadar</derivirana_varijabla>
  </DomainObject.Predmet.ProtustrankaWithAdress>
  <DomainObject.Predmet.ProtustrankaWithAdressOIB>
    <izvorni_sadrzaj>DOM-VOD d.o.o. za građevinske instalacije, OIB 71730639555, Ante Starčevića 8/b, 23000 Zadar</izvorni_sadrzaj>
    <derivirana_varijabla naziv="DomainObject.Predmet.ProtustrankaWithAdressOIB_1">DOM-VOD d.o.o. za građevinske instalacije, OIB 71730639555, Ante Starčevića 8/b, 23000 Zadar</derivirana_varijabla>
  </DomainObject.Predmet.ProtustrankaWithAdressOIB>
  <DomainObject.Predmet.ProtustrankaNazivFormated>
    <izvorni_sadrzaj>DOM-VOD d.o.o. za građevinske instalacije</izvorni_sadrzaj>
    <derivirana_varijabla naziv="DomainObject.Predmet.ProtustrankaNazivFormated_1">DOM-VOD d.o.o. za građevinske instalacije</derivirana_varijabla>
  </DomainObject.Predmet.ProtustrankaNazivFormated>
  <DomainObject.Predmet.ProtustrankaNazivFormatedOIB>
    <izvorni_sadrzaj>DOM-VOD d.o.o. za građevinske instalacije, OIB 71730639555</izvorni_sadrzaj>
    <derivirana_varijabla naziv="DomainObject.Predmet.ProtustrankaNazivFormatedOIB_1">DOM-VOD d.o.o. za građevinske instalacije, OIB 71730639555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DOM-VOD d.o.o. za građevinske instalacije</item>
    </izvorni_sadrzaj>
    <derivirana_varijabla naziv="DomainObject.Predmet.ProtuStrankaListFormated_1">
      <item>DOM-VOD d.o.o. za građevinske instalacije</item>
    </derivirana_varijabla>
  </DomainObject.Predmet.ProtuStrankaListFormated>
  <DomainObject.Predmet.ProtuStrankaListFormatedOIB>
    <izvorni_sadrzaj>
      <item>DOM-VOD d.o.o. za građevinske instalacije, OIB 71730639555</item>
    </izvorni_sadrzaj>
    <derivirana_varijabla naziv="DomainObject.Predmet.ProtuStrankaListFormatedOIB_1">
      <item>DOM-VOD d.o.o. za građevinske instalacije, OIB 71730639555</item>
    </derivirana_varijabla>
  </DomainObject.Predmet.ProtuStrankaListFormatedOIB>
  <DomainObject.Predmet.ProtuStrankaListFormatedWithAdress>
    <izvorni_sadrzaj>
      <item>DOM-VOD d.o.o. za građevinske instalacije, Ante Starčevića 8/b, 23000 Zadar</item>
    </izvorni_sadrzaj>
    <derivirana_varijabla naziv="DomainObject.Predmet.ProtuStrankaListFormatedWithAdress_1">
      <item>DOM-VOD d.o.o. za građevinske instalacije, Ante Starčevića 8/b, 23000 Zadar</item>
    </derivirana_varijabla>
  </DomainObject.Predmet.ProtuStrankaListFormatedWithAdress>
  <DomainObject.Predmet.ProtuStrankaListFormatedWithAdressOIB>
    <izvorni_sadrzaj>
      <item>DOM-VOD d.o.o. za građevinske instalacije, OIB 71730639555, Ante Starčevića 8/b, 23000 Zadar</item>
    </izvorni_sadrzaj>
    <derivirana_varijabla naziv="DomainObject.Predmet.ProtuStrankaListFormatedWithAdressOIB_1">
      <item>DOM-VOD d.o.o. za građevinske instalacije, OIB 71730639555, Ante Starčevića 8/b, 23000 Zadar</item>
    </derivirana_varijabla>
  </DomainObject.Predmet.ProtuStrankaListFormatedWithAdressOIB>
  <DomainObject.Predmet.ProtuStrankaListNazivFormated>
    <izvorni_sadrzaj>
      <item>DOM-VOD d.o.o. za građevinske instalacije</item>
    </izvorni_sadrzaj>
    <derivirana_varijabla naziv="DomainObject.Predmet.ProtuStrankaListNazivFormated_1">
      <item>DOM-VOD d.o.o. za građevinske instalacije</item>
    </derivirana_varijabla>
  </DomainObject.Predmet.ProtuStrankaListNazivFormated>
  <DomainObject.Predmet.ProtuStrankaListNazivFormatedOIB>
    <izvorni_sadrzaj>
      <item>DOM-VOD d.o.o. za građevinske instalacije, OIB 71730639555</item>
    </izvorni_sadrzaj>
    <derivirana_varijabla naziv="DomainObject.Predmet.ProtuStrankaListNazivFormatedOIB_1">
      <item>DOM-VOD d.o.o. za građevinske instalacije, OIB 71730639555</item>
    </derivirana_varijabla>
  </DomainObject.Predmet.ProtuStrankaListNazivFormatedOIB>
  <DomainObject.Predmet.OstaliListFormated>
    <izvorni_sadrzaj>
      <item>Domagoj Ćustić</item>
    </izvorni_sadrzaj>
    <derivirana_varijabla naziv="DomainObject.Predmet.OstaliListFormated_1">
      <item>Domagoj Ćustić</item>
    </derivirana_varijabla>
  </DomainObject.Predmet.OstaliListFormated>
  <DomainObject.Predmet.OstaliListFormatedOIB>
    <izvorni_sadrzaj>
      <item>Domagoj Ćustić, OIB 37799787588</item>
    </izvorni_sadrzaj>
    <derivirana_varijabla naziv="DomainObject.Predmet.OstaliListFormatedOIB_1">
      <item>Domagoj Ćustić, OIB 37799787588</item>
    </derivirana_varijabla>
  </DomainObject.Predmet.OstaliListFormatedOIB>
  <DomainObject.Predmet.OstaliListFormatedWithAdress>
    <izvorni_sadrzaj>
      <item>Domagoj Ćustić, VUKOVARSKA ULICA 17 (ranije: MURVICA, MURVICA DONJA, 114), 23000 Murvica</item>
    </izvorni_sadrzaj>
    <derivirana_varijabla naziv="DomainObject.Predmet.OstaliListFormatedWithAdress_1">
      <item>Domagoj Ćustić, VUKOVARSKA ULICA 17 (ranije: MURVICA, MURVICA DONJA, 114), 23000 Murvica</item>
    </derivirana_varijabla>
  </DomainObject.Predmet.OstaliListFormatedWithAdress>
  <DomainObject.Predmet.OstaliListFormatedWithAdressOIB>
    <izvorni_sadrzaj>
      <item>Domagoj Ćustić, OIB 37799787588, VUKOVARSKA ULICA 17 (ranije: MURVICA, MURVICA DONJA, 114), 23000 Murvica</item>
    </izvorni_sadrzaj>
    <derivirana_varijabla naziv="DomainObject.Predmet.OstaliListFormatedWithAdressOIB_1">
      <item>Domagoj Ćustić, OIB 37799787588, VUKOVARSKA ULICA 17 (ranije: MURVICA, MURVICA DONJA, 114), 23000 Murvica</item>
    </derivirana_varijabla>
  </DomainObject.Predmet.OstaliListFormatedWithAdressOIB>
  <DomainObject.Predmet.OstaliListNazivFormated>
    <izvorni_sadrzaj>
      <item>Domagoj Ćustić</item>
    </izvorni_sadrzaj>
    <derivirana_varijabla naziv="DomainObject.Predmet.OstaliListNazivFormated_1">
      <item>Domagoj Ćustić</item>
    </derivirana_varijabla>
  </DomainObject.Predmet.OstaliListNazivFormated>
  <DomainObject.Predmet.OstaliListNazivFormatedOIB>
    <izvorni_sadrzaj>
      <item>Domagoj Ćustić, OIB 37799787588</item>
    </izvorni_sadrzaj>
    <derivirana_varijabla naziv="DomainObject.Predmet.OstaliListNazivFormatedOIB_1">
      <item>Domagoj Ćustić, OIB 37799787588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DOM-VOD d.o.o. za građevinske instalacije</izvorni_sadrzaj>
    <derivirana_varijabla naziv="DomainObject.Predmet.ProtustrankaIDrugi_1">DOM-VOD d.o.o. za građevinske instalacije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DOM-VOD d.o.o. za građevinske instalacije, OIB 71730639555, Ante Starčevića 8/b, 23000 Zadar</izvorni_sadrzaj>
    <derivirana_varijabla naziv="DomainObject.Predmet.ProtustrankaIDrugiAdressOIB_1">DOM-VOD d.o.o. za građevinske instalacije, OIB 71730639555,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DOM-VOD d.o.o. za građevinske instalacije</item>
      <item>Domagoj Ćustić</item>
    </izvorni_sadrzaj>
    <derivirana_varijabla naziv="DomainObject.Predmet.SudioniciListNaziv_1">
      <item>FINA</item>
      <item>DOM-VOD d.o.o. za građevinske instalacije</item>
      <item>Domagoj Ćustić</item>
    </derivirana_varijabla>
  </DomainObject.Predmet.SudioniciListNaziv>
  <DomainObject.Predmet.SudioniciListAdressOIB>
    <izvorni_sadrzaj>
      <item>FINA, OIB 85821130368</item>
      <item>DOM-VOD d.o.o. za građevinske instalacije, OIB 71730639555, Ante Starčevića 8/b,23000 Zadar</item>
      <item>Domagoj Ćustić, OIB 37799787588, VUKOVARSKA ULICA 17 (ranije: MURVICA, MURVICA DONJA, 114),23000 Murvica</item>
    </izvorni_sadrzaj>
    <derivirana_varijabla naziv="DomainObject.Predmet.SudioniciListAdressOIB_1">
      <item>FINA, OIB 85821130368</item>
      <item>DOM-VOD d.o.o. za građevinske instalacije, OIB 71730639555, Ante Starčevića 8/b,23000 Zadar</item>
      <item>Domagoj Ćustić, OIB 37799787588, VUKOVARSKA ULICA 17 (ranije: MURVICA, MURVICA DONJA, 114),23000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71730639555</item>
      <item>, OIB 37799787588</item>
    </izvorni_sadrzaj>
    <derivirana_varijabla naziv="DomainObject.Predmet.SudioniciListNazivOIB_1">
      <item>, OIB 85821130368</item>
      <item>, OIB 71730639555</item>
      <item>, OIB 37799787588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112</properties:Words>
  <properties:Characters>667</properties:Characters>
  <properties:Lines>37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2016-06-17T11:22:00Z</dcterms:created>
  <dc:creator>Administrator</dc:creator>
  <cp:lastModifiedBy>wsadmin</cp:lastModifiedBy>
  <cp:lastPrinted>2016-06-17T11:09:00Z</cp:lastPrinted>
  <dcterms:modified xmlns:xsi="http://www.w3.org/2001/XMLSchema-instance" xsi:type="dcterms:W3CDTF">2016-06-20T12:21:00Z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