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22e" w14:paraId="10d422e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7436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</w:t>
      </w:r>
      <w:r w:rsidR="008F1D5E">
        <w:t xml:space="preserve">oj sutkinji </w:t>
      </w:r>
      <w:r>
        <w:t xml:space="preserve">Nadi Roso, u stečajnom predmetu </w:t>
      </w:r>
      <w:r w:rsidR="008F1D5E">
        <w:rPr>
          <w:b/>
        </w:rPr>
        <w:t>M-AGRO-S d.o.o. „u stečaju“, Petra Preradovića 138, Đakovo, MBS: 030113795, OIB: 16896941874</w:t>
      </w:r>
      <w:r>
        <w:t xml:space="preserve">, dana </w:t>
      </w:r>
      <w:r w:rsidR="008F1D5E">
        <w:t>13. studenog 2017.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8F1D5E">
        <w:rPr>
          <w:b/>
        </w:rPr>
        <w:t>M-AGRO-S d.o.o. „u stečaju“, Petra Preradovića 138, Đakovo, MBS: 030113795, OIB: 16896941874</w:t>
      </w:r>
      <w:r>
        <w:t xml:space="preserve">, </w:t>
      </w:r>
      <w:r w:rsidR="008F1D5E">
        <w:t xml:space="preserve">na provođenje završne diobe radi namirenja vjerovnika I višeg isplatnog reda (RH MF Porezna uprava, Slavko Novaković i Ivan </w:t>
      </w:r>
      <w:proofErr w:type="spellStart"/>
      <w:r w:rsidR="008F1D5E">
        <w:t>Subašić</w:t>
      </w:r>
      <w:proofErr w:type="spellEnd"/>
      <w:r w:rsidR="008F1D5E">
        <w:t xml:space="preserve">) u ukupnom iznosu od 131.811,36 kn što za svakog pojedinog predstavlja 75% namirenja tražbina vjerovnika I višeg isplatnog reda. </w:t>
      </w:r>
    </w:p>
    <w:p w:rsidRDefault="008F1D5E" w:rsidP="008F1D5E" w:rsidR="008F1D5E">
      <w:pPr>
        <w:pStyle w:val="Tijeloteksta"/>
        <w:ind w:left="360"/>
      </w:pPr>
    </w:p>
    <w:p w:rsidRDefault="008F1D5E" w:rsidP="008F1D5E" w:rsidR="008F1D5E">
      <w:pPr>
        <w:pStyle w:val="Tijeloteksta"/>
        <w:ind w:firstLine="348" w:left="360"/>
      </w:pPr>
      <w:r>
        <w:t xml:space="preserve">Završno ročište određuje se za dan </w:t>
      </w:r>
      <w:r>
        <w:rPr>
          <w:b/>
        </w:rPr>
        <w:t>20. prosinac 2017. g. u 11,15</w:t>
      </w:r>
      <w:r w:rsidRPr="001A5987">
        <w:rPr>
          <w:b/>
        </w:rPr>
        <w:t xml:space="preserve"> sati</w:t>
      </w:r>
      <w:r>
        <w:t xml:space="preserve">, soba br. 36/II, Osijek, Zagrebačka 2 na koje se pozivaju vjerovnici i stečajna upraviteljica. </w:t>
      </w: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8F1D5E">
        <w:t>13. studenog 2017.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8F1D5E">
        <w:t xml:space="preserve">dr. sc. </w:t>
      </w:r>
      <w:proofErr w:type="spellStart"/>
      <w:r w:rsidR="008F1D5E">
        <w:t>Daša</w:t>
      </w:r>
      <w:proofErr w:type="spellEnd"/>
      <w:r w:rsidR="008F1D5E">
        <w:t xml:space="preserve"> Panjaković </w:t>
      </w:r>
      <w:proofErr w:type="spellStart"/>
      <w:r w:rsidR="008F1D5E">
        <w:t>Senjić</w:t>
      </w:r>
      <w:proofErr w:type="spellEnd"/>
    </w:p>
    <w:p w:rsidRDefault="00201E03" w:rsidP="00201E03" w:rsidR="00201E03">
      <w:pPr>
        <w:pStyle w:val="Tijeloteksta"/>
        <w:ind w:left="360"/>
      </w:pPr>
      <w:r>
        <w:t>2. ogl.pl.</w:t>
      </w:r>
      <w:r w:rsidR="008F1D5E">
        <w:t xml:space="preserve"> uz završni račun st. uprav. od 6.11.2017. g. (str. 188-193 spisa)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8F1D5E">
        <w:t>20.12.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020E8" w:rsidP="003E132C" w:rsidR="003E132C" w:rsidRPr="00F92416">
      <w:pPr>
        <w:pStyle w:val="Tijeloteksta"/>
        <w:ind w:firstLine="708" w:left="4956"/>
        <w:jc w:val="left"/>
      </w:pPr>
      <w:r>
        <w:t xml:space="preserve">             </w:t>
      </w:r>
      <w:bookmarkStart w:name="_GoBack" w:id="0"/>
      <w:bookmarkEnd w:id="0"/>
    </w:p>
    <w:p w:rsidRDefault="00C020E8" w:rsidP="00C020E8" w:rsidR="00C020E8" w:rsidRPr="00F92416">
      <w:pPr>
        <w:jc w:val="both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AD0" w:rsidR="00DC4AD0">
      <w:r>
        <w:separator/>
      </w:r>
    </w:p>
  </w:endnote>
  <w:endnote w:id="0" w:type="continuationSeparator">
    <w:p w:rsidRDefault="00DC4AD0" w:rsidR="00DC4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AD0" w:rsidR="00DC4AD0">
      <w:r>
        <w:separator/>
      </w:r>
    </w:p>
  </w:footnote>
  <w:footnote w:id="0" w:type="continuationSeparator">
    <w:p w:rsidRDefault="00DC4AD0" w:rsidR="00DC4A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8F1D5E">
      <w:t>1670/16-61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32C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4AD0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13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13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13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3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3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13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13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13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3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3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48E4A-5117-4637-A2A3-06FBF6E2C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931</properties:Characters>
  <properties:Lines>68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2017-11-13T12:43:00Z</dcterms:created>
  <dc:creator>hermanj</dc:creator>
  <cp:lastModifiedBy>Danijela Sekulić</cp:lastModifiedBy>
  <cp:lastPrinted>2017-11-13T12:44:00Z</cp:lastPrinted>
  <dcterms:modified xmlns:xsi="http://www.w3.org/2001/XMLSchema-instance" xsi:type="dcterms:W3CDTF">2017-11-13T12:45:00Z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