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408d" w14:paraId="cf1408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914C3">
        <w:t>630</w:t>
      </w:r>
      <w:r>
        <w:t>/1</w:t>
      </w:r>
      <w:r w:rsidR="00B914C3">
        <w:t>6</w:t>
      </w:r>
      <w:r>
        <w:t>-</w:t>
      </w:r>
      <w:r w:rsidR="00B914C3">
        <w:t>54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ED286F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</w:t>
      </w:r>
      <w:r w:rsidR="007C2817">
        <w:t>o</w:t>
      </w:r>
      <w:r w:rsidR="003210D9">
        <w:t xml:space="preserve">m </w:t>
      </w:r>
      <w:r w:rsidR="007C2817">
        <w:t xml:space="preserve">masom stečajnog </w:t>
      </w:r>
      <w:r w:rsidR="003210D9">
        <w:t>dužnik</w:t>
      </w:r>
      <w:r w:rsidR="007C2817">
        <w:t>a</w:t>
      </w:r>
      <w:r>
        <w:t xml:space="preserve"> </w:t>
      </w:r>
      <w:r w:rsidR="007C2817" w:rsidRPr="00567A00">
        <w:rPr>
          <w:bCs/>
        </w:rPr>
        <w:t>ISKOP-PROMET d.o.o. za građevinarstvo, instalatersko montažne radove</w:t>
      </w:r>
      <w:r w:rsidR="00030173">
        <w:rPr>
          <w:bCs/>
        </w:rPr>
        <w:t xml:space="preserve"> u stečaju</w:t>
      </w:r>
      <w:r w:rsidR="007C2817" w:rsidRPr="00567A00">
        <w:rPr>
          <w:bCs/>
        </w:rPr>
        <w:t>, Drenovci, V. Nazora 136, MBS: 030014869, OIB: 34218542394</w:t>
      </w:r>
      <w:r>
        <w:t xml:space="preserve">, dana </w:t>
      </w:r>
      <w:r w:rsidR="00174116">
        <w:t>30</w:t>
      </w:r>
      <w:r>
        <w:t xml:space="preserve">. </w:t>
      </w:r>
      <w:r w:rsidR="00174116">
        <w:t>ožujk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ED286F" w:rsidR="00ED286F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ED286F" w:rsidR="00ED286F">
      <w:pPr>
        <w:jc w:val="center"/>
      </w:pPr>
    </w:p>
    <w:p w:rsidRDefault="00935080" w:rsidP="00D44763" w:rsidR="00935080">
      <w:pPr>
        <w:pStyle w:val="Odlomakpopisa"/>
        <w:numPr>
          <w:ilvl w:val="0"/>
          <w:numId w:val="9"/>
        </w:numPr>
        <w:ind w:hanging="425" w:left="1134"/>
        <w:jc w:val="both"/>
      </w:pPr>
      <w:r>
        <w:t>Odobrava se stečajno</w:t>
      </w:r>
      <w:r w:rsidR="007C2817">
        <w:t>m</w:t>
      </w:r>
      <w:r>
        <w:t xml:space="preserve"> upravitelj</w:t>
      </w:r>
      <w:r w:rsidR="007C2817">
        <w:t>u</w:t>
      </w:r>
      <w:r>
        <w:t xml:space="preserve"> </w:t>
      </w:r>
      <w:r w:rsidR="007C2817" w:rsidRPr="00902F29">
        <w:t xml:space="preserve">Zoran Subotić, </w:t>
      </w:r>
      <w:r w:rsidR="007C2817">
        <w:t>K</w:t>
      </w:r>
      <w:r w:rsidR="007C2817" w:rsidRPr="00902F29">
        <w:t>ralja Tomislava 51a, Beli Manastir, OIB 09071761803</w:t>
      </w:r>
      <w:r w:rsidR="00EE6A03">
        <w:t xml:space="preserve"> </w:t>
      </w:r>
      <w:r>
        <w:t xml:space="preserve">naknada stvarnih troškova u </w:t>
      </w:r>
      <w:r w:rsidR="00174116">
        <w:t>neto</w:t>
      </w:r>
      <w:r>
        <w:t xml:space="preserve"> iznosu od </w:t>
      </w:r>
      <w:r w:rsidR="00174116">
        <w:t>715</w:t>
      </w:r>
      <w:r w:rsidR="00EE6A03">
        <w:t>,00</w:t>
      </w:r>
      <w:r w:rsidR="001B5916">
        <w:t xml:space="preserve"> kn.</w:t>
      </w:r>
    </w:p>
    <w:p w:rsidRDefault="00ED286F" w:rsidP="00ED286F" w:rsidR="00ED286F">
      <w:pPr>
        <w:pStyle w:val="Odlomakpopisa"/>
        <w:ind w:left="1134"/>
        <w:jc w:val="both"/>
      </w:pPr>
    </w:p>
    <w:p w:rsidRDefault="00D44763" w:rsidP="00D44763" w:rsidR="00D44763">
      <w:pPr>
        <w:pStyle w:val="Odlomakpopisa"/>
        <w:numPr>
          <w:ilvl w:val="0"/>
          <w:numId w:val="9"/>
        </w:numPr>
        <w:ind w:hanging="425" w:left="1134"/>
        <w:jc w:val="both"/>
      </w:pPr>
      <w:r>
        <w:t>Nalaže se računovodstvu suda da iznos iz točke 1. izreke ovoga rješenja isplati na žiro-račun stečajnog upravitelja broj HR40 2340 0093 1001 7305 3 kod Privredne banke d.d. Zagreb</w:t>
      </w:r>
    </w:p>
    <w:p w:rsidRDefault="00935080" w:rsidP="004E2B3F" w:rsidR="00935080">
      <w:pPr>
        <w:jc w:val="both"/>
      </w:pPr>
    </w:p>
    <w:p w:rsidRDefault="00ED286F" w:rsidP="004E2B3F" w:rsidR="00ED286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ED286F" w:rsidP="004E2B3F" w:rsidR="00ED286F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030173" w:rsidRPr="00030173">
        <w:rPr>
          <w:bCs/>
        </w:rPr>
        <w:t>ISKOP-PROMET d.o.o. za građevinarstvo, instalatersko montažne radove u stečaju, Drenovci, V. Nazora 136</w:t>
      </w:r>
      <w:r>
        <w:t xml:space="preserve"> podnesen je ovome sudu </w:t>
      </w:r>
      <w:r w:rsidR="00F83AB8">
        <w:t>1</w:t>
      </w:r>
      <w:r w:rsidR="00030173">
        <w:t>8</w:t>
      </w:r>
      <w:r>
        <w:t>.</w:t>
      </w:r>
      <w:r w:rsidR="00FD2BB6">
        <w:t>0</w:t>
      </w:r>
      <w:r w:rsidR="00030173">
        <w:t>3</w:t>
      </w:r>
      <w:r>
        <w:t>.201</w:t>
      </w:r>
      <w:r w:rsidR="00030173">
        <w:t>6</w:t>
      </w:r>
      <w:r>
        <w:t xml:space="preserve">. godine, a stečajni postupak je otvoren </w:t>
      </w:r>
      <w:r w:rsidR="000938D5">
        <w:t xml:space="preserve">i zaključen </w:t>
      </w:r>
      <w:r>
        <w:t xml:space="preserve">dana </w:t>
      </w:r>
      <w:r w:rsidR="003E4CFB">
        <w:t>8</w:t>
      </w:r>
      <w:r>
        <w:t>.</w:t>
      </w:r>
      <w:r w:rsidR="00441766">
        <w:t>1</w:t>
      </w:r>
      <w:r w:rsidR="003E4CFB">
        <w:t>2</w:t>
      </w:r>
      <w:r>
        <w:t>.201</w:t>
      </w:r>
      <w:r w:rsidR="003E4CFB">
        <w:t>6</w:t>
      </w:r>
      <w:r w:rsidR="002E7859">
        <w:t>. godine i za stečajn</w:t>
      </w:r>
      <w:r w:rsidR="003E4CFB">
        <w:t>og</w:t>
      </w:r>
      <w:r w:rsidR="002E7859">
        <w:t xml:space="preserve"> upravitelj</w:t>
      </w:r>
      <w:r w:rsidR="003E4CFB">
        <w:t>a</w:t>
      </w:r>
      <w:r w:rsidR="002E7859">
        <w:t xml:space="preserve"> je imenovan </w:t>
      </w:r>
      <w:r w:rsidR="003E4CFB">
        <w:t>Zoran Subotić</w:t>
      </w:r>
      <w:r w:rsidR="00D44763">
        <w:t xml:space="preserve"> uz nalog unovčenja</w:t>
      </w:r>
      <w:r w:rsidR="00ED286F">
        <w:t xml:space="preserve"> preostale imovine stečajne mase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3E4CFB">
        <w:t>i</w:t>
      </w:r>
      <w:r>
        <w:t xml:space="preserve"> upravitelj je dana </w:t>
      </w:r>
      <w:r w:rsidR="0067355D">
        <w:t>29</w:t>
      </w:r>
      <w:r w:rsidR="00441766">
        <w:t>.</w:t>
      </w:r>
      <w:r w:rsidR="002D4A6E">
        <w:t>0</w:t>
      </w:r>
      <w:r w:rsidR="0067355D">
        <w:t>3</w:t>
      </w:r>
      <w:r w:rsidR="00BB217D">
        <w:t>.</w:t>
      </w:r>
      <w:r>
        <w:t>201</w:t>
      </w:r>
      <w:r w:rsidR="00441766">
        <w:t>7</w:t>
      </w:r>
      <w:r>
        <w:t>. godine podni</w:t>
      </w:r>
      <w:r w:rsidR="00321A45">
        <w:t xml:space="preserve">o </w:t>
      </w:r>
      <w:r>
        <w:t xml:space="preserve">obrazloženi </w:t>
      </w:r>
      <w:r w:rsidR="00D52E2B">
        <w:t xml:space="preserve">i dokumentirani </w:t>
      </w:r>
      <w:r>
        <w:t xml:space="preserve">zahtjev za odobrenje troškova </w:t>
      </w:r>
      <w:r w:rsidR="00E07B28">
        <w:t>i to troškovi ovjere potpisa i putni troškovi</w:t>
      </w:r>
      <w:r w:rsidR="004E2B3F">
        <w:t>.</w:t>
      </w:r>
    </w:p>
    <w:p w:rsidRDefault="00935080" w:rsidP="00935080" w:rsidR="00935080">
      <w:pPr>
        <w:jc w:val="both"/>
      </w:pPr>
    </w:p>
    <w:p w:rsidRDefault="00ED286F" w:rsidP="00935080" w:rsidR="00ED286F">
      <w:pPr>
        <w:jc w:val="both"/>
      </w:pPr>
    </w:p>
    <w:p w:rsidRDefault="00ED286F" w:rsidP="00935080" w:rsidR="00ED286F">
      <w:pPr>
        <w:jc w:val="both"/>
      </w:pPr>
    </w:p>
    <w:p w:rsidRDefault="00ED286F" w:rsidP="00935080" w:rsidR="00ED286F">
      <w:pPr>
        <w:jc w:val="both"/>
      </w:pPr>
    </w:p>
    <w:p w:rsidRDefault="00ED286F" w:rsidP="00935080" w:rsidR="00ED286F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pisano izvješće – zahtjev stečajn</w:t>
      </w:r>
      <w:r w:rsidR="00E07B28">
        <w:t>og</w:t>
      </w:r>
      <w:r>
        <w:t xml:space="preserve"> upravitelj</w:t>
      </w:r>
      <w:r w:rsidR="00E07B28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ED286F" w:rsidP="00D52E2B" w:rsidR="00ED286F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E07B28">
        <w:rPr>
          <w:rFonts w:cs="Times New Roman" w:hAnsi="Times New Roman" w:ascii="Times New Roman"/>
          <w:b w:val="false"/>
          <w:i w:val="false"/>
          <w:sz w:val="24"/>
          <w:szCs w:val="24"/>
        </w:rPr>
        <w:t>30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E07B28">
        <w:rPr>
          <w:rFonts w:cs="Times New Roman" w:hAnsi="Times New Roman" w:ascii="Times New Roman"/>
          <w:b w:val="false"/>
          <w:i w:val="false"/>
          <w:sz w:val="24"/>
          <w:szCs w:val="24"/>
        </w:rPr>
        <w:t>ožujk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ED286F" w:rsidP="00ED286F" w:rsidR="00ED286F" w:rsidRPr="00ED286F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ED286F" w:rsidP="00935080" w:rsidR="00ED286F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E07B28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E07B28">
        <w:rPr>
          <w:bCs/>
        </w:rPr>
        <w:t>Zoran Subotić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C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14C3" w:rsidP="00CF024C" w:rsidR="006E41C6">
    <w:pPr>
      <w:pStyle w:val="Zaglavlje"/>
      <w:jc w:val="right"/>
    </w:pPr>
    <w:r w:rsidRPr="00B914C3">
      <w:t>14 St-630/16-54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9EF2CC5"/>
    <w:multiLevelType w:val="hybridMultilevel"/>
    <w:tmpl w:val="785E224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30173"/>
    <w:rsid w:val="0004674A"/>
    <w:rsid w:val="000938D5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74116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21A45"/>
    <w:rsid w:val="003332B9"/>
    <w:rsid w:val="00361758"/>
    <w:rsid w:val="003B010F"/>
    <w:rsid w:val="003C1E2F"/>
    <w:rsid w:val="003D3368"/>
    <w:rsid w:val="003D5822"/>
    <w:rsid w:val="003E4CFB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7355D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C2817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914C3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476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07B28"/>
    <w:rsid w:val="00E26734"/>
    <w:rsid w:val="00E31038"/>
    <w:rsid w:val="00E41888"/>
    <w:rsid w:val="00E43D31"/>
    <w:rsid w:val="00E52970"/>
    <w:rsid w:val="00E53416"/>
    <w:rsid w:val="00E55362"/>
    <w:rsid w:val="00E575A0"/>
    <w:rsid w:val="00E60CCE"/>
    <w:rsid w:val="00E86169"/>
    <w:rsid w:val="00EC621A"/>
    <w:rsid w:val="00ED286F"/>
    <w:rsid w:val="00EE6A03"/>
    <w:rsid w:val="00EF115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C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C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CC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CC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C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C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CC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CC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ISKOP-PROMET d.o.o. za građevinarstvo, instalatersko montažne radove</izvorni_sadrzaj>
    <derivirana_varijabla naziv="DomainObject.Predmet.ProtustrankaFormated_1">  ISKOP-PROMET d.o.o. za građevinarstvo, instalatersko montažne radove</derivirana_varijabla>
  </DomainObject.Predmet.ProtustrankaFormated>
  <DomainObject.Predmet.ProtustrankaFormatedOIB>
    <izvorni_sadrzaj>  ISKOP-PROMET d.o.o. za građevinarstvo, instalatersko montažne radove, OIB 34218542394</izvorni_sadrzaj>
    <derivirana_varijabla naziv="DomainObject.Predmet.ProtustrankaFormatedOIB_1">  ISKOP-PROMET d.o.o. za građevinarstvo, instalatersko montažne radove, OIB 34218542394</derivirana_varijabla>
  </DomainObject.Predmet.ProtustrankaFormatedOIB>
  <DomainObject.Predmet.ProtustrankaFormatedWithAdress>
    <izvorni_sadrzaj> ISKOP-PROMET d.o.o. za građevinarstvo, instalatersko montažne radove, Vladimira Nazora 136, 32260 Drenovci</izvorni_sadrzaj>
    <derivirana_varijabla naziv="DomainObject.Predmet.ProtustrankaFormatedWithAdress_1"> ISKOP-PROMET d.o.o. za građevinarstvo, instalatersko montažne radove, Vladimira Nazora 136, 32260 Drenovci</derivirana_varijabla>
  </DomainObject.Predmet.ProtustrankaFormatedWithAdress>
  <DomainObject.Predmet.ProtustrankaFormatedWithAdressOIB>
    <izvorni_sadrzaj> ISKOP-PROMET d.o.o. za građevinarstvo, instalatersko montažne radove, OIB 34218542394, Vladimira Nazora 136, 32260 Drenovci</izvorni_sadrzaj>
    <derivirana_varijabla naziv="DomainObject.Predmet.ProtustrankaFormatedWithAdressOIB_1"> ISKOP-PROMET d.o.o. za građevinarstvo, instalatersko montažne radove, OIB 34218542394, Vladimira Nazora 136, 32260 Drenovci</derivirana_varijabla>
  </DomainObject.Predmet.ProtustrankaFormatedWithAdressOIB>
  <DomainObject.Predmet.ProtustrankaWithAdress>
    <izvorni_sadrzaj>ISKOP-PROMET d.o.o. za građevinarstvo, instalatersko montažne radove Vladimira Nazora 136, 32260 Drenovci</izvorni_sadrzaj>
    <derivirana_varijabla naziv="DomainObject.Predmet.ProtustrankaWithAdress_1">ISKOP-PROMET d.o.o. za građevinarstvo, instalatersko montažne radove Vladimira Nazora 136, 32260 Drenovci</derivirana_varijabla>
  </DomainObject.Predmet.ProtustrankaWithAdress>
  <DomainObject.Predmet.ProtustrankaWithAdressOIB>
    <izvorni_sadrzaj>ISKOP-PROMET d.o.o. za građevinarstvo, instalatersko montažne radove, OIB 34218542394, Vladimira Nazora 136, 32260 Drenovci</izvorni_sadrzaj>
    <derivirana_varijabla naziv="DomainObject.Predmet.ProtustrankaWithAdressOIB_1">ISKOP-PROMET d.o.o. za građevinarstvo, instalatersko montažne radove, OIB 34218542394, Vladimira Nazora 136, 32260 Drenovci</derivirana_varijabla>
  </DomainObject.Predmet.ProtustrankaWithAdressOIB>
  <DomainObject.Predmet.ProtustrankaNazivFormated>
    <izvorni_sadrzaj>ISKOP-PROMET d.o.o. za građevinarstvo, instalatersko montažne radove</izvorni_sadrzaj>
    <derivirana_varijabla naziv="DomainObject.Predmet.ProtustrankaNazivFormated_1">ISKOP-PROMET d.o.o. za građevinarstvo, instalatersko montažne radove</derivirana_varijabla>
  </DomainObject.Predmet.ProtustrankaNazivFormated>
  <DomainObject.Predmet.ProtustrankaNazivFormatedOIB>
    <izvorni_sadrzaj>ISKOP-PROMET d.o.o. za građevinarstvo, instalatersko montažne radove, OIB 34218542394</izvorni_sadrzaj>
    <derivirana_varijabla naziv="DomainObject.Predmet.ProtustrankaNazivFormatedOIB_1">ISKOP-PROMET d.o.o. za građevinarstvo, instalatersko montažne radove, OIB 34218542394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ISKOP-PROMET d.o.o. za građevinarstvo, instalatersko montažne radove</item>
    </izvorni_sadrzaj>
    <derivirana_varijabla naziv="DomainObject.Predmet.ProtuStrankaListFormated_1">
      <item>ISKOP-PROMET d.o.o. za građevinarstvo, instalatersko montažne radove</item>
    </derivirana_varijabla>
  </DomainObject.Predmet.ProtuStrankaListFormated>
  <DomainObject.Predmet.ProtuStrankaListFormatedOIB>
    <izvorni_sadrzaj>
      <item>ISKOP-PROMET d.o.o. za građevinarstvo, instalatersko montažne radove, OIB 34218542394</item>
    </izvorni_sadrzaj>
    <derivirana_varijabla naziv="DomainObject.Predmet.ProtuStrankaListFormatedOIB_1">
      <item>ISKOP-PROMET d.o.o. za građevinarstvo, instalatersko montažne radove, OIB 34218542394</item>
    </derivirana_varijabla>
  </DomainObject.Predmet.ProtuStrankaListFormatedOIB>
  <DomainObject.Predmet.ProtuStrankaListFormatedWithAdress>
    <izvorni_sadrzaj>
      <item>ISKOP-PROMET d.o.o. za građevinarstvo, instalatersko montažne radove, Vladimira Nazora 136, 32260 Drenovci</item>
    </izvorni_sadrzaj>
    <derivirana_varijabla naziv="DomainObject.Predmet.ProtuStrankaListFormatedWithAdress_1">
      <item>ISKOP-PROMET d.o.o. za građevinarstvo, instalatersko montažne radove, Vladimira Nazora 136, 32260 Drenovci</item>
    </derivirana_varijabla>
  </DomainObject.Predmet.ProtuStrankaListFormatedWithAdress>
  <DomainObject.Predmet.ProtuStrankaListFormatedWithAdressOIB>
    <izvorni_sadrzaj>
      <item>ISKOP-PROMET d.o.o. za građevinarstvo, instalatersko montažne radove, OIB 34218542394, Vladimira Nazora 136, 32260 Drenovci</item>
    </izvorni_sadrzaj>
    <derivirana_varijabla naziv="DomainObject.Predmet.ProtuStrankaListFormatedWithAdressOIB_1">
      <item>ISKOP-PROMET d.o.o. za građevinarstvo, instalatersko montažne radove, OIB 34218542394, Vladimira Nazora 136, 32260 Drenovci</item>
    </derivirana_varijabla>
  </DomainObject.Predmet.ProtuStrankaListFormatedWithAdressOIB>
  <DomainObject.Predmet.ProtuStrankaListNazivFormated>
    <izvorni_sadrzaj>
      <item>ISKOP-PROMET d.o.o. za građevinarstvo, instalatersko montažne radove</item>
    </izvorni_sadrzaj>
    <derivirana_varijabla naziv="DomainObject.Predmet.ProtuStrankaListNazivFormated_1">
      <item>ISKOP-PROMET d.o.o. za građevinarstvo, instalatersko montažne radove</item>
    </derivirana_varijabla>
  </DomainObject.Predmet.ProtuStrankaListNazivFormated>
  <DomainObject.Predmet.ProtuStrankaListNazivFormatedOIB>
    <izvorni_sadrzaj>
      <item>ISKOP-PROMET d.o.o. za građevinarstvo, instalatersko montažne radove, OIB 34218542394</item>
    </izvorni_sadrzaj>
    <derivirana_varijabla naziv="DomainObject.Predmet.ProtuStrankaListNazivFormatedOIB_1">
      <item>ISKOP-PROMET d.o.o. za građevinarstvo, instalatersko montažne radove, OIB 34218542394</item>
    </derivirana_varijabla>
  </DomainObject.Predmet.ProtuStrankaListNazivFormatedOIB>
  <DomainObject.Predmet.OstaliListFormated>
    <izvorni_sadrzaj>
      <item>Ilija Josipović</item>
      <item>Zoran Subotić</item>
      <item>ŽDO GUO Vukovar</item>
    </izvorni_sadrzaj>
    <derivirana_varijabla naziv="DomainObject.Predmet.OstaliListFormated_1">
      <item>Ilija Josipović</item>
      <item>Zoran Subotić</item>
      <item>ŽDO GUO Vukovar</item>
    </derivirana_varijabla>
  </DomainObject.Predmet.OstaliListFormated>
  <DomainObject.Predmet.OstaliListFormatedOIB>
    <izvorni_sadrzaj>
      <item>Ilija Josipović, OIB 61862708360</item>
      <item>Zoran Subotić, OIB 09071761803</item>
      <item>ŽDO GUO Vukovar</item>
    </izvorni_sadrzaj>
    <derivirana_varijabla naziv="DomainObject.Predmet.OstaliListFormatedOIB_1">
      <item>Ilija Josipović, OIB 61862708360</item>
      <item>Zoran Subotić, OIB 09071761803</item>
      <item>ŽDO GUO Vukovar</item>
    </derivirana_varijabla>
  </DomainObject.Predmet.OstaliListFormatedOIB>
  <DomainObject.Predmet.OstaliListFormatedWithAdress>
    <izvorni_sadrzaj>
      <item>Ilija Josipović, V. Nazora 136, 32260 Drenovci</item>
      <item>Zoran Subotić, Kralja Tomislava 51a, 31300 Beli Manastir</item>
      <item>ŽDO GUO Vukovar</item>
    </izvorni_sadrzaj>
    <derivirana_varijabla naziv="DomainObject.Predmet.OstaliListFormatedWithAdress_1">
      <item>Ilija Josipović, V. Nazora 136, 32260 Drenovci</item>
      <item>Zoran Subotić, Kralja Tomislava 51a, 31300 Beli Manastir</item>
      <item>ŽDO GUO Vukovar</item>
    </derivirana_varijabla>
  </DomainObject.Predmet.OstaliListFormatedWithAdress>
  <DomainObject.Predmet.OstaliListFormatedWithAdressOIB>
    <izvorni_sadrzaj>
      <item>Ilija Josipović, OIB 61862708360, V. Nazora 136, 32260 Drenovci</item>
      <item>Zoran Subotić, OIB 09071761803, Kralja Tomislava 51a, 31300 Beli Manastir</item>
      <item>ŽDO GUO Vukovar</item>
    </izvorni_sadrzaj>
    <derivirana_varijabla naziv="DomainObject.Predmet.OstaliListFormatedWithAdressOIB_1">
      <item>Ilija Josipović, OIB 61862708360, V. Nazora 136, 32260 Drenovci</item>
      <item>Zoran Subotić, OIB 09071761803, Kralja Tomislava 51a, 31300 Beli Manastir</item>
      <item>ŽDO GUO Vukovar</item>
    </derivirana_varijabla>
  </DomainObject.Predmet.OstaliListFormatedWithAdressOIB>
  <DomainObject.Predmet.OstaliListNazivFormated>
    <izvorni_sadrzaj>
      <item>Ilija Josipović</item>
      <item>Zoran Subotić</item>
      <item>ŽDO GUO Vukovar</item>
    </izvorni_sadrzaj>
    <derivirana_varijabla naziv="DomainObject.Predmet.OstaliListNazivFormated_1">
      <item>Ilija Josipović</item>
      <item>Zoran Subotić</item>
      <item>ŽDO GUO Vukovar</item>
    </derivirana_varijabla>
  </DomainObject.Predmet.OstaliListNazivFormated>
  <DomainObject.Predmet.OstaliListNazivFormatedOIB>
    <izvorni_sadrzaj>
      <item>Ilija Josipović, OIB 61862708360</item>
      <item>Zoran Subotić, OIB 09071761803</item>
      <item>ŽDO GUO Vukovar</item>
    </izvorni_sadrzaj>
    <derivirana_varijabla naziv="DomainObject.Predmet.OstaliListNazivFormatedOIB_1">
      <item>Ilija Josipović, OIB 61862708360</item>
      <item>Zoran Subotić, OIB 09071761803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ISKOP-PROMET d.o.o. za građevinarstvo, instalatersko montažne radove</izvorni_sadrzaj>
    <derivirana_varijabla naziv="DomainObject.Predmet.ProtustrankaIDrugi_1">ISKOP-PROMET d.o.o. za građevinarstvo, instalatersko montažne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ISKOP-PROMET d.o.o. za građevinarstvo, instalatersko montažne radove, OIB 34218542394, Vladimira Nazora 136, 32260 Drenovci</izvorni_sadrzaj>
    <derivirana_varijabla naziv="DomainObject.Predmet.ProtustrankaIDrugiAdressOIB_1">ISKOP-PROMET d.o.o. za građevinarstvo, instalatersko montažne radove, OIB 34218542394, Vladimira Nazora 136,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St-630/2016-41</izvorni_sadrzaj>
    <derivirana_varijabla naziv="DomainObject.Predmet.OdlukaRjesenje.Oznaka_1">St-630/2016-41</derivirana_varijabla>
  </DomainObject.Predmet.OdlukaRjesenje.Oznaka>
  <DomainObject.Predmet.SudioniciListNaziv>
    <izvorni_sadrzaj>
      <item>FINA RC OSIJEK</item>
      <item>ISKOP-PROMET d.o.o. za građevinarstvo, instalatersko montažne radove</item>
      <item>Ilija Josipović</item>
      <item>Zoran Subotić</item>
      <item>ŽDO GUO Vukovar</item>
    </izvorni_sadrzaj>
    <derivirana_varijabla naziv="DomainObject.Predmet.SudioniciListNaziv_1">
      <item>FINA RC OSIJEK</item>
      <item>ISKOP-PROMET d.o.o. za građevinarstvo, instalatersko montažne radove</item>
      <item>Ilija Josipović</item>
      <item>Zoran Subotić</item>
      <item>ŽDO GUO Vukovar</item>
    </derivirana_varijabla>
  </DomainObject.Predmet.SudioniciListNaziv>
  <DomainObject.Predmet.SudioniciListAdressOIB>
    <izvorni_sadrzaj>
      <item>FINA RC OSIJEK, OIB 85821130368</item>
      <item>ISKOP-PROMET d.o.o. za građevinarstvo, instalatersko montažne radove, OIB 34218542394, Vladimira Nazora 136,32260 Drenovci</item>
      <item>Ilija Josipović, OIB 61862708360, V. Nazora 136,32260 Drenovci</item>
      <item>Zoran Subotić, OIB 09071761803, Kralja Tomislava 51a,31300 Beli Manastir</item>
      <item>ŽDO GUO Vukovar</item>
    </izvorni_sadrzaj>
    <derivirana_varijabla naziv="DomainObject.Predmet.SudioniciListAdressOIB_1">
      <item>FINA RC OSIJEK, OIB 85821130368</item>
      <item>ISKOP-PROMET d.o.o. za građevinarstvo, instalatersko montažne radove, OIB 34218542394, Vladimira Nazora 136,32260 Drenovci</item>
      <item>Ilija Josipović, OIB 61862708360, V. Nazora 136,32260 Drenovci</item>
      <item>Zoran Subotić, OIB 09071761803, Kralja Tomislava 51a,31300 Beli Manastir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34218542394</item>
      <item>, OIB 61862708360</item>
      <item>, OIB 09071761803</item>
      <item>, OIB null</item>
    </izvorni_sadrzaj>
    <derivirana_varijabla naziv="DomainObject.Predmet.SudioniciListNazivOIB_1">
      <item>, OIB 85821130368</item>
      <item>, OIB 34218542394</item>
      <item>, OIB 61862708360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284</properties:Words>
  <properties:Characters>1581</properties:Characters>
  <properties:Lines>63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2017-03-30T06:34:00Z</cp:lastPrinted>
  <dcterms:modified xmlns:xsi="http://www.w3.org/2001/XMLSchema-instance" xsi:type="dcterms:W3CDTF">2017-03-30T09:25:00Z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