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b8b1" w14:paraId="53db8b1" w:rsidRDefault="00902901" w:rsidP="004D0E11" w:rsidR="00902901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0E11">
        <w:rPr>
          <w:noProof/>
        </w:rPr>
        <w:t xml:space="preserve">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A5333" w:rsidR="002F07C0" w:rsidRPr="0016619C">
        <w:tc>
          <w:tcPr>
            <w:tcW w:type="dxa" w:w="3060"/>
          </w:tcPr>
          <w:p w:rsidRDefault="002F07C0" w:rsidP="002A5333" w:rsidR="002F07C0" w:rsidRPr="0016619C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r w:rsidRPr="0016619C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2F07C0" w:rsidP="002A5333" w:rsidR="002F07C0" w:rsidRPr="0016619C">
            <w:pPr>
              <w:jc w:val="center"/>
            </w:pPr>
            <w:r w:rsidRPr="0016619C">
              <w:t>Trgovački sud u Zagrebu</w:t>
            </w:r>
          </w:p>
          <w:p w:rsidRDefault="002F07C0" w:rsidP="002A5333" w:rsidR="002F07C0" w:rsidRPr="0016619C">
            <w:pPr>
              <w:jc w:val="center"/>
            </w:pPr>
            <w:r w:rsidRPr="0016619C">
              <w:t>Zagreb, Amruševa 2/II</w:t>
            </w:r>
          </w:p>
        </w:tc>
      </w:tr>
    </w:tbl>
    <w:p w:rsidRDefault="002F07C0" w:rsidP="0016619C" w:rsidR="0016619C">
      <w:pPr>
        <w:ind w:firstLine="720" w:left="2160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6619C" w:rsidRPr="001F65B2">
        <w:t>40.St-</w:t>
      </w:r>
      <w:r w:rsidR="0016619C">
        <w:t>5232/2016</w:t>
      </w:r>
    </w:p>
    <w:p w:rsidRDefault="002F07C0" w:rsidP="002F07C0" w:rsidR="002F07C0" w:rsidRPr="0017216B">
      <w:pPr>
        <w:jc w:val="center"/>
      </w:pPr>
      <w:r>
        <w:t xml:space="preserve">R E P U B L I K A  H R V A T S K A </w:t>
      </w:r>
    </w:p>
    <w:p w:rsidRDefault="002F07C0" w:rsidP="002F07C0" w:rsidR="002F07C0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2F07C0" w:rsidP="002F07C0" w:rsidR="002F07C0">
      <w:pPr>
        <w:jc w:val="center"/>
        <w:rPr>
          <w:b/>
        </w:rPr>
      </w:pPr>
    </w:p>
    <w:p w:rsidRDefault="0016619C" w:rsidP="0016619C" w:rsidR="0016619C">
      <w:pPr>
        <w:ind w:firstLine="708"/>
        <w:jc w:val="both"/>
      </w:pPr>
      <w:r>
        <w:t xml:space="preserve">TRGOVAČKI SUD U ZAGREBU, po sucu toga suda Anti Galiću, kao stečajnom sucu u stečajnom postupku nad stečajnom masom iza stečajnog  dužnika GRADSKA BANKA d.d. u stečaju, Osijek, Trg Ante Starčevića 7.,  dana </w:t>
      </w:r>
      <w:r w:rsidR="00A44F1E">
        <w:t>29.lipnja</w:t>
      </w:r>
      <w:r>
        <w:t xml:space="preserve"> 2017. </w:t>
      </w:r>
    </w:p>
    <w:p w:rsidRDefault="002F07C0" w:rsidP="002F07C0" w:rsidR="002F07C0" w:rsidRPr="00FE5695">
      <w:pPr>
        <w:jc w:val="right"/>
        <w:rPr>
          <w:b/>
          <w:sz w:val="40"/>
          <w:szCs w:val="40"/>
        </w:rPr>
      </w:pPr>
    </w:p>
    <w:p w:rsidRDefault="002F07C0" w:rsidP="002F07C0" w:rsidR="002F07C0" w:rsidRPr="00CE4D93">
      <w:pPr>
        <w:jc w:val="center"/>
      </w:pPr>
      <w:r w:rsidRPr="00CE4D93">
        <w:t>r i j e š i o    j e</w:t>
      </w:r>
    </w:p>
    <w:p w:rsidRDefault="002F07C0" w:rsidP="002F07C0" w:rsidR="002F07C0">
      <w:pPr>
        <w:jc w:val="center"/>
        <w:rPr>
          <w:b/>
        </w:rPr>
      </w:pPr>
    </w:p>
    <w:p w:rsidRDefault="002F07C0" w:rsidP="002F07C0" w:rsidR="002F07C0">
      <w:pPr>
        <w:jc w:val="both"/>
      </w:pPr>
      <w:r>
        <w:t>I.      Članovima odbora vjerovnika stečajnog dužnika određuje se nagrada za rad u odboru vjerovnika u iznosu od 25</w:t>
      </w:r>
      <w:r w:rsidR="00AC14C5">
        <w:t>7</w:t>
      </w:r>
      <w:r>
        <w:t>,00 kn po danu koji član odbora vjerovnika provede u obavljanju poslova iz djelokruga odbora vjerovnika. Ako član odbora vjerovnika u obavljanju poslova iz djelokruga odbora vjerovnika provede manji broj sati od dnevnog radnog vremena propisanog zakonom, članu odbora vjerovnika pripada nagrada u iznosu razmjerno vremenu koji član odbora vjerovnika proveo u obavljanju poslova iz djelokruga odbora vjerovnika.</w:t>
      </w:r>
    </w:p>
    <w:p w:rsidRDefault="002F07C0" w:rsidP="002F07C0" w:rsidR="002F07C0">
      <w:pPr>
        <w:ind w:firstLine="720"/>
        <w:jc w:val="both"/>
      </w:pPr>
    </w:p>
    <w:p w:rsidRDefault="002F07C0" w:rsidP="002F07C0" w:rsidR="002F07C0">
      <w:pPr>
        <w:jc w:val="both"/>
      </w:pPr>
      <w:r>
        <w:t xml:space="preserve">II. </w:t>
      </w:r>
      <w:r>
        <w:tab/>
        <w:t>Članovi odbora vjerovnika imaju pravo na naknadu troškova. Naknadu troškova članovima odbora vjerovnika određuje sud na temelju pisanog, obrazloženog i dokumentiranog izviješća svakog člana odbora vjerovnika.</w:t>
      </w:r>
    </w:p>
    <w:p w:rsidRDefault="002F07C0" w:rsidP="002F07C0" w:rsidR="002F07C0">
      <w:pPr>
        <w:ind w:firstLine="720"/>
        <w:jc w:val="both"/>
      </w:pPr>
    </w:p>
    <w:p w:rsidRDefault="002F07C0" w:rsidP="002F07C0" w:rsidR="002F07C0">
      <w:pPr>
        <w:ind w:firstLine="720"/>
        <w:jc w:val="both"/>
      </w:pPr>
    </w:p>
    <w:p w:rsidRDefault="002F07C0" w:rsidP="002F07C0" w:rsidR="002F07C0">
      <w:pPr>
        <w:tabs>
          <w:tab w:pos="3270" w:val="left"/>
        </w:tabs>
        <w:ind w:firstLine="720"/>
        <w:jc w:val="center"/>
      </w:pPr>
      <w:r>
        <w:t>Obrazloženje</w:t>
      </w:r>
    </w:p>
    <w:p w:rsidRDefault="00AC14C5" w:rsidP="002F07C0" w:rsidR="00AC14C5">
      <w:pPr>
        <w:ind w:firstLine="720"/>
        <w:jc w:val="both"/>
      </w:pPr>
    </w:p>
    <w:p w:rsidRDefault="002F07C0" w:rsidP="002F07C0" w:rsidR="002F07C0">
      <w:pPr>
        <w:ind w:firstLine="720"/>
        <w:jc w:val="both"/>
      </w:pPr>
      <w:r>
        <w:t xml:space="preserve">Prema odredbi članka 102. stavak 1. Stečajnog zakona (NN br.71/15) koji </w:t>
      </w:r>
      <w:r w:rsidR="00AC14C5">
        <w:t xml:space="preserve">Zakon </w:t>
      </w:r>
      <w:r>
        <w:t xml:space="preserve">se u ovom </w:t>
      </w:r>
      <w:r w:rsidR="00AC14C5">
        <w:t xml:space="preserve">stečajnom </w:t>
      </w:r>
      <w:r>
        <w:t xml:space="preserve">postupku primjenjuje temeljem odredbe članka 441. stavak 2. istog zakona, nagrada se članovima odbora vjerovnika određuje do iznosa prosječne dnevne plaće u Republici Hrvatskoj po danu koji provedu u obavljanju poslova iz svog djelokruga. Prosječna dnevna plaća utvrđuje se prema prosječnoj mjesečnoj isplaćenoj netoplaći po zaposleniku u pravnim osobama Republike Hrvatske za razdoblje siječanj-kolovoz.  </w:t>
      </w:r>
    </w:p>
    <w:p w:rsidRDefault="002F07C0" w:rsidP="002F07C0" w:rsidR="002F07C0">
      <w:pPr>
        <w:ind w:firstLine="720"/>
        <w:jc w:val="both"/>
      </w:pPr>
      <w:r>
        <w:t>Prosječna mjesečna isplaćena neto-plaća po zaposlenome u pravnim osobama Republike Hrvatske za razdoblje siječanj-kolovoz 201</w:t>
      </w:r>
      <w:r w:rsidR="00AC14C5">
        <w:t>6</w:t>
      </w:r>
      <w:r>
        <w:t>. iznosi 5.</w:t>
      </w:r>
      <w:r w:rsidR="009F6F91">
        <w:t>664,00</w:t>
      </w:r>
      <w:r>
        <w:t>0 kn (NN br. 1</w:t>
      </w:r>
      <w:r w:rsidR="009F6F91">
        <w:t>02/16)</w:t>
      </w:r>
      <w:r>
        <w:t>.</w:t>
      </w:r>
    </w:p>
    <w:p w:rsidRDefault="002F07C0" w:rsidP="002F07C0" w:rsidR="002F07C0">
      <w:pPr>
        <w:ind w:firstLine="720"/>
        <w:jc w:val="both"/>
      </w:pPr>
    </w:p>
    <w:p w:rsidRDefault="002F07C0" w:rsidP="002F07C0" w:rsidR="002F07C0">
      <w:pPr>
        <w:ind w:firstLine="720"/>
        <w:jc w:val="both"/>
      </w:pPr>
      <w:r>
        <w:t xml:space="preserve">Prema odredbi članka 102. stavak 3. SZ-a. članovi odbora vjerovnika imaju pravo na naknadu troškova uz odgovarajuću primjenu odredaba SZ-a o naknadi troškova stečajnom upravitelju, a prema odredbi članka 94. stavak 3. SZ-a naknadu troškova stečajnom upravitelju rješenjem određuje sud na temelju pisanog, obrazloženog i dokumentiranog izviješća stečajnoga upravitelja. </w:t>
      </w:r>
    </w:p>
    <w:p w:rsidRDefault="00FE5695" w:rsidP="009F6F91" w:rsidR="00FE5695">
      <w:pPr>
        <w:ind w:firstLine="720"/>
        <w:jc w:val="both"/>
      </w:pPr>
    </w:p>
    <w:p w:rsidRDefault="009F6F91" w:rsidP="009F6F91" w:rsidR="009F6F91">
      <w:pPr>
        <w:ind w:firstLine="720"/>
        <w:jc w:val="both"/>
      </w:pPr>
      <w:r>
        <w:lastRenderedPageBreak/>
        <w:t>Uvidom u spis utvrđeno je kako nakon stupanja na snagu SZ-a (1.rujna 2015.) stečajni sudac nije donio odluku o visini nagrade članovima odbora vjerovnika</w:t>
      </w:r>
    </w:p>
    <w:p w:rsidRDefault="009F6F91" w:rsidP="002F07C0" w:rsidR="009F6F91">
      <w:pPr>
        <w:ind w:firstLine="720"/>
        <w:jc w:val="both"/>
      </w:pPr>
    </w:p>
    <w:p w:rsidRDefault="009F6F91" w:rsidP="009F6F91" w:rsidR="009F6F91">
      <w:pPr>
        <w:ind w:firstLine="720"/>
        <w:jc w:val="both"/>
      </w:pPr>
      <w:r>
        <w:t xml:space="preserve">Slijedom naprijed navedenog  riješeno je kao pod točkom I. i II. </w:t>
      </w:r>
    </w:p>
    <w:p w:rsidRDefault="002F07C0" w:rsidP="002F07C0" w:rsidR="002F07C0">
      <w:pPr>
        <w:ind w:firstLine="720"/>
        <w:jc w:val="both"/>
      </w:pPr>
    </w:p>
    <w:p w:rsidRDefault="002F07C0" w:rsidP="002F07C0" w:rsidR="002F07C0">
      <w:pPr>
        <w:ind w:firstLine="720"/>
        <w:jc w:val="both"/>
      </w:pPr>
    </w:p>
    <w:p w:rsidRDefault="002F07C0" w:rsidP="002F07C0" w:rsidR="002F07C0">
      <w:pPr>
        <w:jc w:val="center"/>
      </w:pPr>
      <w:r>
        <w:t xml:space="preserve"> Zagreb, </w:t>
      </w:r>
      <w:r w:rsidR="00FE5695">
        <w:t>29.li</w:t>
      </w:r>
      <w:r w:rsidR="00FD29D4">
        <w:t>p</w:t>
      </w:r>
      <w:r w:rsidR="00FE5695">
        <w:t>nja</w:t>
      </w:r>
      <w:r>
        <w:t xml:space="preserve">  201</w:t>
      </w:r>
      <w:r w:rsidR="00FE5695">
        <w:t>7</w:t>
      </w:r>
      <w:r>
        <w:t>.</w:t>
      </w:r>
    </w:p>
    <w:p w:rsidRDefault="002F07C0" w:rsidP="002F07C0" w:rsidR="002F07C0">
      <w:pPr>
        <w:jc w:val="center"/>
      </w:pPr>
    </w:p>
    <w:p w:rsidRDefault="002F07C0" w:rsidP="002F07C0" w:rsidR="002F07C0">
      <w:pPr>
        <w:ind w:firstLine="720" w:left="2160"/>
        <w:jc w:val="right"/>
      </w:pPr>
      <w:r>
        <w:t>Sudac:</w:t>
      </w:r>
    </w:p>
    <w:p w:rsidRDefault="002F07C0" w:rsidP="002F07C0" w:rsidR="002F07C0">
      <w:pPr>
        <w:ind w:firstLine="720" w:left="2160"/>
        <w:jc w:val="right"/>
      </w:pPr>
      <w:r>
        <w:t xml:space="preserve">Ante Galić </w:t>
      </w:r>
      <w:r w:rsidR="00D817CC">
        <w:t>v.r.</w:t>
      </w:r>
    </w:p>
    <w:p w:rsidRDefault="002F07C0" w:rsidP="002F07C0" w:rsidR="002F07C0" w:rsidRPr="004B05FB">
      <w:pPr>
        <w:jc w:val="both"/>
      </w:pPr>
      <w:r w:rsidRPr="004B05FB">
        <w:t>UPUTA O PRAVNOM LIJEKU:</w:t>
      </w:r>
    </w:p>
    <w:p w:rsidRDefault="002F07C0" w:rsidP="002F07C0" w:rsidR="002F07C0">
      <w:pPr>
        <w:jc w:val="both"/>
      </w:pPr>
      <w:r w:rsidRPr="004B05FB">
        <w:t>Protiv ovog rješenja dopuštena je žalba u roku od 8 dana. Žalba se podnosi ovom sudu u 2 primjerka za Visoki trgovački sud RH u roku od 8 dana od dana dostave rješenja.</w:t>
      </w:r>
    </w:p>
    <w:p w:rsidRDefault="002F07C0" w:rsidP="002F07C0" w:rsidR="002F07C0">
      <w:pPr>
        <w:jc w:val="both"/>
      </w:pPr>
    </w:p>
    <w:p w:rsidRDefault="002F07C0" w:rsidP="002F07C0" w:rsidR="002F07C0">
      <w:pPr>
        <w:jc w:val="both"/>
      </w:pPr>
    </w:p>
    <w:p w:rsidRDefault="00D817CC" w:rsidP="00D817CC" w:rsidR="00D817CC">
      <w:pPr>
        <w:ind w:firstLine="708" w:left="3540"/>
        <w:jc w:val="both"/>
      </w:pPr>
      <w:r>
        <w:t>Za točnost otpravka, ovlašteni službenik:</w:t>
      </w:r>
    </w:p>
    <w:p w:rsidRDefault="00D817CC" w:rsidP="00422EE0" w:rsidR="00D817C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F07C0" w:rsidP="002F07C0" w:rsidR="002F07C0"/>
    <w:p w:rsidRDefault="004D2453" w:rsidP="002F07C0" w:rsidR="004D2453">
      <w:pPr>
        <w:jc w:val="both"/>
        <w:rPr>
          <w:b/>
          <w:bCs/>
        </w:rPr>
      </w:pPr>
    </w:p>
    <w:sectPr w:rsidSect="00302849" w:rsidR="004D245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EA3" w:rsidR="001F5EA3">
      <w:r>
        <w:separator/>
      </w:r>
    </w:p>
  </w:endnote>
  <w:endnote w:id="0" w:type="continuationSeparator">
    <w:p w:rsidRDefault="001F5EA3" w:rsidR="001F5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EA3" w:rsidR="001F5EA3">
      <w:r>
        <w:separator/>
      </w:r>
    </w:p>
  </w:footnote>
  <w:footnote w:id="0" w:type="continuationSeparator">
    <w:p w:rsidRDefault="001F5EA3" w:rsidR="001F5E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DD2" w:rsidR="00AF2D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3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95" w:rsidP="00FE5695" w:rsidR="00AF2DD2">
    <w:pPr>
      <w:pStyle w:val="Zaglavlje"/>
      <w:jc w:val="right"/>
    </w:pPr>
    <w:r>
      <w:t xml:space="preserve">                                                                                           </w:t>
    </w:r>
    <w:r w:rsidR="00E36816">
      <w:t>40.</w:t>
    </w:r>
    <w:r>
      <w:t xml:space="preserve">  </w:t>
    </w:r>
    <w:r w:rsidR="00A272CB">
      <w:t>St-</w:t>
    </w:r>
    <w:r w:rsidR="00FE5695">
      <w:t>5232/16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5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7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2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6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7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0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6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4B36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4A3D"/>
    <w:rsid w:val="000A697D"/>
    <w:rsid w:val="000B0152"/>
    <w:rsid w:val="000B5305"/>
    <w:rsid w:val="000C5B59"/>
    <w:rsid w:val="000C61BC"/>
    <w:rsid w:val="000D7001"/>
    <w:rsid w:val="000E4416"/>
    <w:rsid w:val="000E4881"/>
    <w:rsid w:val="000F0053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4463B"/>
    <w:rsid w:val="00145BB9"/>
    <w:rsid w:val="00147357"/>
    <w:rsid w:val="001543C8"/>
    <w:rsid w:val="001577E4"/>
    <w:rsid w:val="0016105E"/>
    <w:rsid w:val="00161DCC"/>
    <w:rsid w:val="00164000"/>
    <w:rsid w:val="00164B0B"/>
    <w:rsid w:val="001651F9"/>
    <w:rsid w:val="0016619C"/>
    <w:rsid w:val="0016631B"/>
    <w:rsid w:val="00171603"/>
    <w:rsid w:val="00181C9E"/>
    <w:rsid w:val="001846D5"/>
    <w:rsid w:val="00190BF1"/>
    <w:rsid w:val="0019316E"/>
    <w:rsid w:val="00197721"/>
    <w:rsid w:val="001A0C1F"/>
    <w:rsid w:val="001A15B2"/>
    <w:rsid w:val="001A67CF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1F5EA3"/>
    <w:rsid w:val="002079C2"/>
    <w:rsid w:val="00211058"/>
    <w:rsid w:val="00213C2C"/>
    <w:rsid w:val="00223CB7"/>
    <w:rsid w:val="0022601E"/>
    <w:rsid w:val="00232C4E"/>
    <w:rsid w:val="00235E31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C517B"/>
    <w:rsid w:val="002C6BE2"/>
    <w:rsid w:val="002C6DE6"/>
    <w:rsid w:val="002D0230"/>
    <w:rsid w:val="002D5187"/>
    <w:rsid w:val="002E0538"/>
    <w:rsid w:val="002E4E7B"/>
    <w:rsid w:val="002E4FAB"/>
    <w:rsid w:val="002F07C0"/>
    <w:rsid w:val="002F20F7"/>
    <w:rsid w:val="002F602D"/>
    <w:rsid w:val="002F6E71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629E"/>
    <w:rsid w:val="003269CF"/>
    <w:rsid w:val="00326DE8"/>
    <w:rsid w:val="003328D3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C70A8"/>
    <w:rsid w:val="003D320A"/>
    <w:rsid w:val="003D6382"/>
    <w:rsid w:val="003E425C"/>
    <w:rsid w:val="003E6EF6"/>
    <w:rsid w:val="003E7652"/>
    <w:rsid w:val="003F5A1E"/>
    <w:rsid w:val="003F647D"/>
    <w:rsid w:val="00403B47"/>
    <w:rsid w:val="00403EF3"/>
    <w:rsid w:val="00405EA4"/>
    <w:rsid w:val="0041301B"/>
    <w:rsid w:val="00415ACF"/>
    <w:rsid w:val="004208A7"/>
    <w:rsid w:val="004253D8"/>
    <w:rsid w:val="0042748C"/>
    <w:rsid w:val="004340C0"/>
    <w:rsid w:val="00444508"/>
    <w:rsid w:val="0044610D"/>
    <w:rsid w:val="004514BE"/>
    <w:rsid w:val="00451D93"/>
    <w:rsid w:val="00454016"/>
    <w:rsid w:val="004545FA"/>
    <w:rsid w:val="00456ACD"/>
    <w:rsid w:val="004607E4"/>
    <w:rsid w:val="00462730"/>
    <w:rsid w:val="00467AFD"/>
    <w:rsid w:val="00471C05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7380"/>
    <w:rsid w:val="004D0E11"/>
    <w:rsid w:val="004D2453"/>
    <w:rsid w:val="004D5228"/>
    <w:rsid w:val="004E1FD0"/>
    <w:rsid w:val="004E3EE7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573B6"/>
    <w:rsid w:val="005608D4"/>
    <w:rsid w:val="005654D6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76D9"/>
    <w:rsid w:val="005F04FF"/>
    <w:rsid w:val="005F3D83"/>
    <w:rsid w:val="005F4233"/>
    <w:rsid w:val="005F7517"/>
    <w:rsid w:val="005F79AC"/>
    <w:rsid w:val="006016D7"/>
    <w:rsid w:val="00601F2A"/>
    <w:rsid w:val="006050B5"/>
    <w:rsid w:val="0061077E"/>
    <w:rsid w:val="0062083B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02B0E"/>
    <w:rsid w:val="00811747"/>
    <w:rsid w:val="00820548"/>
    <w:rsid w:val="00826EAD"/>
    <w:rsid w:val="00833AE5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53DA"/>
    <w:rsid w:val="008E5ACC"/>
    <w:rsid w:val="008F3D81"/>
    <w:rsid w:val="008F5C28"/>
    <w:rsid w:val="008F715C"/>
    <w:rsid w:val="00902901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3331"/>
    <w:rsid w:val="00975C99"/>
    <w:rsid w:val="00976D98"/>
    <w:rsid w:val="0098753D"/>
    <w:rsid w:val="00996401"/>
    <w:rsid w:val="009A0585"/>
    <w:rsid w:val="009A3AE1"/>
    <w:rsid w:val="009A4C72"/>
    <w:rsid w:val="009B12CB"/>
    <w:rsid w:val="009B21B3"/>
    <w:rsid w:val="009B2503"/>
    <w:rsid w:val="009B2BC8"/>
    <w:rsid w:val="009B5EEF"/>
    <w:rsid w:val="009C0761"/>
    <w:rsid w:val="009C0C73"/>
    <w:rsid w:val="009C2A00"/>
    <w:rsid w:val="009C5869"/>
    <w:rsid w:val="009D485A"/>
    <w:rsid w:val="009D49B7"/>
    <w:rsid w:val="009D5878"/>
    <w:rsid w:val="009D6000"/>
    <w:rsid w:val="009D7E02"/>
    <w:rsid w:val="009E531B"/>
    <w:rsid w:val="009F6F91"/>
    <w:rsid w:val="00A03709"/>
    <w:rsid w:val="00A11B07"/>
    <w:rsid w:val="00A14F87"/>
    <w:rsid w:val="00A1689E"/>
    <w:rsid w:val="00A272CB"/>
    <w:rsid w:val="00A35FB9"/>
    <w:rsid w:val="00A44F1E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2D6A"/>
    <w:rsid w:val="00AA5552"/>
    <w:rsid w:val="00AA76E2"/>
    <w:rsid w:val="00AA78C3"/>
    <w:rsid w:val="00AB3607"/>
    <w:rsid w:val="00AB64CE"/>
    <w:rsid w:val="00AC14C5"/>
    <w:rsid w:val="00AC63C2"/>
    <w:rsid w:val="00AD1ABA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2A2E"/>
    <w:rsid w:val="00B32BCC"/>
    <w:rsid w:val="00B4183A"/>
    <w:rsid w:val="00B42611"/>
    <w:rsid w:val="00B4472E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1508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B655A"/>
    <w:rsid w:val="00CC4C6A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64321"/>
    <w:rsid w:val="00D66580"/>
    <w:rsid w:val="00D765FF"/>
    <w:rsid w:val="00D817CC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36816"/>
    <w:rsid w:val="00E435F1"/>
    <w:rsid w:val="00E43FD9"/>
    <w:rsid w:val="00E51140"/>
    <w:rsid w:val="00E5142C"/>
    <w:rsid w:val="00E53E5B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03B3"/>
    <w:rsid w:val="00EB3D36"/>
    <w:rsid w:val="00EC25C9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06168"/>
    <w:rsid w:val="00F11433"/>
    <w:rsid w:val="00F213EF"/>
    <w:rsid w:val="00F21ED0"/>
    <w:rsid w:val="00F22CF5"/>
    <w:rsid w:val="00F260B2"/>
    <w:rsid w:val="00F26DC8"/>
    <w:rsid w:val="00F3751E"/>
    <w:rsid w:val="00F44886"/>
    <w:rsid w:val="00F477F5"/>
    <w:rsid w:val="00F47F87"/>
    <w:rsid w:val="00F556FB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9D4"/>
    <w:rsid w:val="00FD2DF7"/>
    <w:rsid w:val="00FD42BF"/>
    <w:rsid w:val="00FE54C2"/>
    <w:rsid w:val="00FE5695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customStyle="true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true" w:styleId="TableParagraph" w:type="paragraph">
    <w:name w:val="Table Paragraph"/>
    <w:basedOn w:val="Normal"/>
    <w:uiPriority w:val="1"/>
    <w:qFormat/>
    <w:rsid w:val="00A272CB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1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7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7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7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7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1" w:styleId="TableParagraph" w:type="paragraph">
    <w:name w:val="Table Paragraph"/>
    <w:basedOn w:val="Normal"/>
    <w:uiPriority w:val="1"/>
    <w:qFormat/>
    <w:rsid w:val="00A272CB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1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7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7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7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7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335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1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2263</properties:Characters>
  <properties:Lines>61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2017-06-30T11:33:00Z</dcterms:created>
  <dc:creator>Korisnik</dc:creator>
  <cp:lastModifiedBy>Valentina Delač</cp:lastModifiedBy>
  <cp:lastPrinted>2017-06-30T11:37:00Z</cp:lastPrinted>
  <dcterms:modified xmlns:xsi="http://www.w3.org/2001/XMLSchema-instance" xsi:type="dcterms:W3CDTF">2017-06-30T11:37:00Z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