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566c" w14:paraId="980566c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E611BA" w:rsidRPr="001F660A">
        <w:rPr>
          <w:b/>
        </w:rPr>
        <w:t>Broj: 1/St-</w:t>
      </w:r>
      <w:r w:rsidR="00D93E6B">
        <w:rPr>
          <w:b/>
        </w:rPr>
        <w:t>2867/2016-18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prethodnom postupku radi utvrđivanja pretpostavki za otvaranje stečajnog postupka nad dužnikom </w:t>
      </w:r>
      <w:r w:rsidR="00D93E6B">
        <w:t>CON-MAR d.o.o. u likvidaciji, OIB 28852235149, sa sjedištem u Pakracu, Andrije Hebranga 16</w:t>
      </w:r>
      <w:r>
        <w:t>,</w:t>
      </w:r>
      <w:r w:rsidR="00F54269">
        <w:t xml:space="preserve"> odlučujući o nagradi privremenog</w:t>
      </w:r>
      <w:r w:rsidR="005753D5">
        <w:t xml:space="preserve"> stečajn</w:t>
      </w:r>
      <w:r w:rsidR="00F54269">
        <w:t>og</w:t>
      </w:r>
      <w:r w:rsidR="006F7E0B">
        <w:t xml:space="preserve"> </w:t>
      </w:r>
      <w:r w:rsidR="00F54269">
        <w:t>upravitelja</w:t>
      </w:r>
      <w:r w:rsidR="005753D5">
        <w:t xml:space="preserve">, dana </w:t>
      </w:r>
      <w:r w:rsidR="00D93E6B">
        <w:t>12</w:t>
      </w:r>
      <w:r w:rsidR="00351DCF">
        <w:t>.siječnja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54269">
        <w:t xml:space="preserve"> Privremenom</w:t>
      </w:r>
      <w:r>
        <w:t xml:space="preserve"> s</w:t>
      </w:r>
      <w:r w:rsidR="00F54269">
        <w:t xml:space="preserve">tečajnom upravitelju </w:t>
      </w:r>
      <w:r w:rsidR="00D93E6B">
        <w:rPr>
          <w:b/>
        </w:rPr>
        <w:t xml:space="preserve">MRISADU DEMIROVIĆU, </w:t>
      </w:r>
      <w:proofErr w:type="spellStart"/>
      <w:r w:rsidR="00D93E6B">
        <w:rPr>
          <w:b/>
        </w:rPr>
        <w:t>dipl.ekonomist</w:t>
      </w:r>
      <w:proofErr w:type="spellEnd"/>
      <w:r w:rsidR="00D93E6B">
        <w:rPr>
          <w:b/>
        </w:rPr>
        <w:t xml:space="preserve"> iz </w:t>
      </w:r>
      <w:proofErr w:type="spellStart"/>
      <w:r w:rsidR="00D93E6B">
        <w:rPr>
          <w:b/>
        </w:rPr>
        <w:t>Gunje</w:t>
      </w:r>
      <w:proofErr w:type="spellEnd"/>
      <w:r w:rsidR="00D93E6B">
        <w:rPr>
          <w:b/>
        </w:rPr>
        <w:t>, Kolodvorska 4, OIB 18540805456</w:t>
      </w:r>
      <w:r w:rsidR="00E611BA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54269">
        <w:t xml:space="preserve">ti odmjerenu nagradu privremenom </w:t>
      </w:r>
      <w:proofErr w:type="spellStart"/>
      <w:r w:rsidR="00857D06">
        <w:t>steč.uprav</w:t>
      </w:r>
      <w:r w:rsidR="00F54269">
        <w:t>itelju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F54269">
        <w:t xml:space="preserve">oslovni račun </w:t>
      </w:r>
      <w:proofErr w:type="spellStart"/>
      <w:r w:rsidR="00F54269">
        <w:t>steč.upravitelja</w:t>
      </w:r>
      <w:proofErr w:type="spellEnd"/>
      <w:r>
        <w:t xml:space="preserve"> IBAN </w:t>
      </w:r>
      <w:r w:rsidR="00D93E6B">
        <w:t>HR4523400093100970206.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931F7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D93E6B">
        <w:t xml:space="preserve">2867/2016-11 od 13.06.2017.g. pokrenuo prethodni postupak radi utvrđivanja pretpostavki za otvaranje stečajnog postupka, te istim rješenjem imenovao privremenog stečajnog upravitelja u osobi </w:t>
      </w:r>
      <w:proofErr w:type="spellStart"/>
      <w:r w:rsidR="00D93E6B">
        <w:t>Mirsada</w:t>
      </w:r>
      <w:proofErr w:type="spellEnd"/>
      <w:r w:rsidR="00D93E6B">
        <w:t xml:space="preserve"> </w:t>
      </w:r>
      <w:proofErr w:type="spellStart"/>
      <w:r w:rsidR="00D93E6B">
        <w:t>Demirovića</w:t>
      </w:r>
      <w:proofErr w:type="spellEnd"/>
      <w:r w:rsidR="00D93E6B">
        <w:t xml:space="preserve">, </w:t>
      </w:r>
      <w:proofErr w:type="spellStart"/>
      <w:r w:rsidR="00D93E6B">
        <w:t>dipl.ek</w:t>
      </w:r>
      <w:proofErr w:type="spellEnd"/>
      <w:r w:rsidR="00D93E6B">
        <w:t xml:space="preserve">. iz </w:t>
      </w:r>
      <w:proofErr w:type="spellStart"/>
      <w:r w:rsidR="00D93E6B">
        <w:t>Gunje</w:t>
      </w:r>
      <w:proofErr w:type="spellEnd"/>
      <w:r w:rsidR="00D93E6B">
        <w:t>.</w:t>
      </w:r>
      <w:r w:rsidR="00A619F7">
        <w:tab/>
        <w:t>Privremen</w:t>
      </w:r>
      <w:r w:rsidR="00F54269">
        <w:t>i stečajni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obavio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F54269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D93E6B">
        <w:t>14.studenog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F54269">
        <w:t>Obzirom da je privremeni</w:t>
      </w:r>
      <w:r w:rsidR="00A619F7">
        <w:t xml:space="preserve"> stečajn</w:t>
      </w:r>
      <w:r w:rsidR="00F54269">
        <w:t>i</w:t>
      </w:r>
      <w:r w:rsidR="00D41971">
        <w:t xml:space="preserve"> upravitelj</w:t>
      </w:r>
      <w:r w:rsidR="00F54269">
        <w:t xml:space="preserve"> time obavio</w:t>
      </w:r>
      <w:r w:rsidR="00D41971">
        <w:t xml:space="preserve"> zadatke koje </w:t>
      </w:r>
      <w:r w:rsidR="00F54269">
        <w:t>mu</w:t>
      </w:r>
      <w:r w:rsidR="00D41971">
        <w:t xml:space="preserve"> je naložio </w:t>
      </w:r>
      <w:r w:rsidR="00F54269">
        <w:t>stečajni sudac, valjalo je istom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D93E6B" w:rsidP="00B438A7" w:rsidR="00747896">
      <w:pPr>
        <w:ind w:firstLine="708"/>
        <w:jc w:val="right"/>
        <w:rPr>
          <w:b/>
        </w:rPr>
      </w:pPr>
      <w:r w:rsidRPr="001F660A">
        <w:rPr>
          <w:b/>
        </w:rPr>
        <w:t>Broj: 1/St-</w:t>
      </w:r>
      <w:r>
        <w:rPr>
          <w:b/>
        </w:rPr>
        <w:t>2867/2016-18</w:t>
      </w:r>
    </w:p>
    <w:p w:rsidRDefault="00D93E6B" w:rsidP="00B438A7" w:rsidR="00D93E6B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D93E6B">
        <w:t>12</w:t>
      </w:r>
      <w:r w:rsidR="00072559">
        <w:t>.siječnja 2018</w:t>
      </w:r>
      <w:r w:rsidR="00043E83">
        <w:t xml:space="preserve"> </w:t>
      </w:r>
      <w:r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7E5958">
        <w:t>, v.r.</w:t>
      </w:r>
    </w:p>
    <w:p w:rsidRDefault="00072559" w:rsidP="00F75B16" w:rsidR="007E5958">
      <w:pPr>
        <w:ind w:firstLine="708" w:left="3540"/>
      </w:pPr>
      <w:r>
        <w:t xml:space="preserve">     </w:t>
      </w:r>
      <w:r w:rsidR="00111CC9">
        <w:t xml:space="preserve">   </w:t>
      </w:r>
      <w:r>
        <w:t xml:space="preserve">  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F54269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1CC9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5544A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75B16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  <item>MIRSAD DEMIROVIĆ</item>
    </izvorni_sadrzaj>
    <derivirana_varijabla naziv="DomainObject.Predmet.OstaliListFormated_1">
      <item>Marko Šeparović</item>
      <item>MIRSAD DEMIROVIĆ</item>
    </derivirana_varijabla>
  </DomainObject.Predmet.OstaliListFormated>
  <DomainObject.Predmet.OstaliListFormatedOIB>
    <izvorni_sadrzaj>
      <item>Marko Šeparović, OIB 60604607397</item>
      <item>MIRSAD DEMIROVIĆ</item>
    </izvorni_sadrzaj>
    <derivirana_varijabla naziv="DomainObject.Predmet.OstaliListFormatedOIB_1">
      <item>Marko Šeparović, OIB 60604607397</item>
      <item>MIRSAD DEMIROVIĆ</item>
    </derivirana_varijabla>
  </DomainObject.Predmet.OstaliListFormatedOIB>
  <DomainObject.Predmet.OstaliListFormatedWithAdress>
    <izvorni_sadrzaj>
      <item>Marko Šeparović, Ul. 20 br.12, 20270 Vela Luka</item>
      <item>MIRSAD DEMIROVIĆ</item>
    </izvorni_sadrzaj>
    <derivirana_varijabla naziv="DomainObject.Predmet.OstaliListFormatedWithAdress_1">
      <item>Marko Šeparović, Ul. 20 br.12, 20270 Vela Luka</item>
      <item>MIRSAD DEMIROVIĆ</item>
    </derivirana_varijabla>
  </DomainObject.Predmet.OstaliListFormatedWithAdress>
  <DomainObject.Predmet.OstaliListFormatedWithAdressOIB>
    <izvorni_sadrzaj>
      <item>Marko Šeparović, OIB 60604607397, Ul. 20 br.12, 20270 Vela Luka</item>
      <item>MIRSAD DEMIROVIĆ</item>
    </izvorni_sadrzaj>
    <derivirana_varijabla naziv="DomainObject.Predmet.OstaliListFormatedWithAdressOIB_1">
      <item>Marko Šeparović, OIB 60604607397, Ul. 20 br.12, 20270 Vela Luka</item>
      <item>MIRSAD DEMIROVIĆ</item>
    </derivirana_varijabla>
  </DomainObject.Predmet.OstaliListFormatedWithAdressOIB>
  <DomainObject.Predmet.OstaliListNazivFormated>
    <izvorni_sadrzaj>
      <item>Marko Šeparović</item>
      <item>MIRSAD DEMIROVIĆ</item>
    </izvorni_sadrzaj>
    <derivirana_varijabla naziv="DomainObject.Predmet.OstaliListNazivFormated_1">
      <item>Marko Šeparović</item>
      <item>MIRSAD DEMIROVIĆ</item>
    </derivirana_varijabla>
  </DomainObject.Predmet.OstaliListNazivFormated>
  <DomainObject.Predmet.OstaliListNazivFormatedOIB>
    <izvorni_sadrzaj>
      <item>Marko Šeparović, OIB 60604607397</item>
      <item>MIRSAD DEMIROVIĆ</item>
    </izvorni_sadrzaj>
    <derivirana_varijabla naziv="DomainObject.Predmet.OstaliListNazivFormatedOIB_1">
      <item>Marko Šeparović, OIB 60604607397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  <item>MIRSAD DEMIROVIĆ</item>
    </izvorni_sadrzaj>
    <derivirana_varijabla naziv="DomainObject.Predmet.SudioniciListNaziv_1">
      <item>Financijska agencija</item>
      <item>CON-MAR d.o.o. za trgovinu i usluge u likvidaciji</item>
      <item>Marko Šeparović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  <item>MIRSAD DEMIROVIĆ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  <item>, OIB null</item>
    </izvorni_sadrzaj>
    <derivirana_varijabla naziv="DomainObject.Predmet.SudioniciListNazivOIB_1">
      <item>, OIB 85821130368</item>
      <item>, OIB 28852235149</item>
      <item>, OIB 60604607397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439</properties:Words>
  <properties:Characters>2518</properties:Characters>
  <properties:Lines>76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2018-01-12T12:25:00Z</cp:lastPrinted>
  <dcterms:modified xmlns:xsi="http://www.w3.org/2001/XMLSchema-instance" xsi:type="dcterms:W3CDTF">2018-01-12T12:28:00Z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