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3d89" w14:paraId="24c3d8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F355E">
        <w:t>STOMATOLOŠKA POLIKLINIKA BAJRAMAGIĆ d.o.o., Put Krunika 7A, Kučine, OIB: 79018776045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F355E">
        <w:t xml:space="preserve">STOMATOLOŠKA POLIKLINIKA BAJRAMAGIĆ d.o.o., Put Krunika 7A, Kučine, OIB: 79018776045 </w:t>
      </w:r>
      <w:r w:rsidRPr="001E5902">
        <w:t>na</w:t>
      </w:r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0F355E">
        <w:rPr>
          <w:lang w:val="hr-HR"/>
        </w:rPr>
        <w:t>212.586,21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0F355E" w:rsidR="00693AB7" w:rsidRPr="000F355E">
      <w:pPr>
        <w:ind w:firstLine="708" w:left="7080"/>
        <w:jc w:val="right"/>
      </w:pPr>
      <w:r>
        <w:t xml:space="preserve">SUDAC </w:t>
      </w: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F355E" w:rsidRPr="000F355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43141" w:rsidR="00473132">
    <w:pPr>
      <w:pStyle w:val="Zaglavlje"/>
      <w:jc w:val="center"/>
    </w:pPr>
  </w:p>
  <w:p w:rsidRDefault="0024314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F355E">
      <w:t>960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0F355E"/>
    <w:rsid w:val="001357C4"/>
    <w:rsid w:val="001E5902"/>
    <w:rsid w:val="00243141"/>
    <w:rsid w:val="00291D1D"/>
    <w:rsid w:val="002E06E3"/>
    <w:rsid w:val="003059DD"/>
    <w:rsid w:val="00335C91"/>
    <w:rsid w:val="00354891"/>
    <w:rsid w:val="003652A6"/>
    <w:rsid w:val="0037706A"/>
    <w:rsid w:val="00394F80"/>
    <w:rsid w:val="003C2F22"/>
    <w:rsid w:val="003E590F"/>
    <w:rsid w:val="00417EA6"/>
    <w:rsid w:val="00420E5B"/>
    <w:rsid w:val="00431459"/>
    <w:rsid w:val="00462318"/>
    <w:rsid w:val="004D4338"/>
    <w:rsid w:val="00511ED2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41F04"/>
    <w:rsid w:val="00853B3E"/>
    <w:rsid w:val="00886080"/>
    <w:rsid w:val="008B7982"/>
    <w:rsid w:val="008D2D97"/>
    <w:rsid w:val="009771F7"/>
    <w:rsid w:val="00981D37"/>
    <w:rsid w:val="00A51DE9"/>
    <w:rsid w:val="00A62777"/>
    <w:rsid w:val="00A943B2"/>
    <w:rsid w:val="00B57024"/>
    <w:rsid w:val="00B7506F"/>
    <w:rsid w:val="00C22BEC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3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1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1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1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1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3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1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1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1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1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St-960/2015</izvorni_sadrzaj>
    <derivirana_varijabla naziv="DomainObject.Predmet.OznakaBroj_1">St-960/2015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STOMATOLOŠKA POLIKLINIKA BAJRAMAGIĆ d.o.o. za  djelatnost opće stomatologije, specijalističko-konzilijarne zdravstvene zašt</izvorni_sadrzaj>
    <derivirana_varijabla naziv="DomainObject.Predmet.ProtustrankaFormated_1">  STOMATOLOŠKA POLIKLINIKA BAJRAMAGIĆ d.o.o. za  djelatnost opće stomatologije, specijalističko-konzilijarne zdravstvene zašt</derivirana_varijabla>
  </DomainObject.Predmet.ProtustrankaFormated>
  <DomainObject.Predmet.ProtustrankaFormatedOIB>
    <izvorni_sadrzaj>  STOMATOLOŠKA POLIKLINIKA BAJRAMAGIĆ d.o.o. za  djelatnost opće stomatologije, specijalističko-konzilijarne zdravstvene zašt, OIB 79018776045</izvorni_sadrzaj>
    <derivirana_varijabla naziv="DomainObject.Predmet.ProtustrankaFormatedOIB_1">  STOMATOLOŠKA POLIKLINIKA BAJRAMAGIĆ d.o.o. za  djelatnost opće stomatologije, specijalističko-konzilijarne zdravstvene zašt, OIB 79018776045</derivirana_varijabla>
  </DomainObject.Predmet.ProtustrankaFormatedOIB>
  <DomainObject.Predmet.ProtustrankaFormatedWithAdress>
    <izvorni_sadrzaj> STOMATOLOŠKA POLIKLINIKA BAJRAMAGIĆ d.o.o. za  djelatnost opće stomatologije, specijalističko-konzilijarne zdravstvene zašt, Put Krunika 7/A, 21210 Kučine</izvorni_sadrzaj>
    <derivirana_varijabla naziv="DomainObject.Predmet.ProtustrankaFormatedWithAdress_1"> STOMATOLOŠKA POLIKLINIKA BAJRAMAGIĆ d.o.o. za  djelatnost opće stomatologije, specijalističko-konzilijarne zdravstvene zašt, Put Krunika 7/A, 21210 Kučine</derivirana_varijabla>
  </DomainObject.Predmet.ProtustrankaFormatedWithAdress>
  <DomainObject.Predmet.ProtustrankaFormatedWithAdressOIB>
    <izvorni_sadrzaj> STOMATOLOŠKA POLIKLINIKA BAJRAMAGIĆ d.o.o. za  djelatnost opće stomatologije, specijalističko-konzilijarne zdravstvene zašt, OIB 79018776045, Put Krunika 7/A, 21210 Kučine</izvorni_sadrzaj>
    <derivirana_varijabla naziv="DomainObject.Predmet.ProtustrankaFormatedWithAdressOIB_1"> STOMATOLOŠKA POLIKLINIKA BAJRAMAGIĆ d.o.o. za  djelatnost opće stomatologije, specijalističko-konzilijarne zdravstvene zašt, OIB 79018776045, Put Krunika 7/A, 21210 Kučine</derivirana_varijabla>
  </DomainObject.Predmet.ProtustrankaFormatedWithAdressOIB>
  <DomainObject.Predmet.ProtustrankaWithAdress>
    <izvorni_sadrzaj>STOMATOLOŠKA POLIKLINIKA BAJRAMAGIĆ d.o.o. za  djelatnost opće stomatologije, specijalističko-konzilijarne zdravstvene zašt Put Krunika 7/A, 21210 Kučine</izvorni_sadrzaj>
    <derivirana_varijabla naziv="DomainObject.Predmet.ProtustrankaWithAdress_1">STOMATOLOŠKA POLIKLINIKA BAJRAMAGIĆ d.o.o. za  djelatnost opće stomatologije, specijalističko-konzilijarne zdravstvene zašt Put Krunika 7/A, 21210 Kučine</derivirana_varijabla>
  </DomainObject.Predmet.ProtustrankaWithAdress>
  <DomainObject.Predmet.ProtustrankaWithAdressOIB>
    <izvorni_sadrzaj>STOMATOLOŠKA POLIKLINIKA BAJRAMAGIĆ d.o.o. za  djelatnost opće stomatologije, specijalističko-konzilijarne zdravstvene zašt, OIB 79018776045, Put Krunika 7/A, 21210 Kučine</izvorni_sadrzaj>
    <derivirana_varijabla naziv="DomainObject.Predmet.ProtustrankaWithAdressOIB_1">STOMATOLOŠKA POLIKLINIKA BAJRAMAGIĆ d.o.o. za  djelatnost opće stomatologije, specijalističko-konzilijarne zdravstvene zašt, OIB 79018776045, Put Krunika 7/A, 21210 Kučine</derivirana_varijabla>
  </DomainObject.Predmet.ProtustrankaWithAdressOIB>
  <DomainObject.Predmet.ProtustrankaNazivFormated>
    <izvorni_sadrzaj>STOMATOLOŠKA POLIKLINIKA BAJRAMAGIĆ d.o.o. za  djelatnost opće stomatologije, specijalističko-konzilijarne zdravstvene zašt</izvorni_sadrzaj>
    <derivirana_varijabla naziv="DomainObject.Predmet.ProtustrankaNazivFormated_1">STOMATOLOŠKA POLIKLINIKA BAJRAMAGIĆ d.o.o. za  djelatnost opće stomatologije, specijalističko-konzilijarne zdravstvene zašt</derivirana_varijabla>
  </DomainObject.Predmet.ProtustrankaNazivFormated>
  <DomainObject.Predmet.ProtustrankaNazivFormatedOIB>
    <izvorni_sadrzaj>STOMATOLOŠKA POLIKLINIKA BAJRAMAGIĆ d.o.o. za  djelatnost opće stomatologije, specijalističko-konzilijarne zdravstvene zašt, OIB 79018776045</izvorni_sadrzaj>
    <derivirana_varijabla naziv="DomainObject.Predmet.ProtustrankaNazivFormatedOIB_1">STOMATOLOŠKA POLIKLINIKA BAJRAMAGIĆ d.o.o. za  djelatnost opće stomatologije, specijalističko-konzilijarne zdravstvene zašt, OIB 79018776045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212586.21</izvorni_sadrzaj>
    <derivirana_varijabla naziv="DomainObject.Predmet.TrenutnaVrijednost_1">212586.21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STOMATOLOŠKA POLIKLINIKA BAJRAMAGIĆ d.o.o. za  djelatnost opće stomatologije, specijalističko-konzilijarne zdravstvene zašt</item>
    </izvorni_sadrzaj>
    <derivirana_varijabla naziv="DomainObject.Predmet.ProtuStrankaListFormated_1">
      <item>STOMATOLOŠKA POLIKLINIKA BAJRAMAGIĆ d.o.o. za  djelatnost opće stomatologije, specijalističko-konzilijarne zdravstvene zašt</item>
    </derivirana_varijabla>
  </DomainObject.Predmet.ProtuStrankaListFormated>
  <DomainObject.Predmet.ProtuStrankaListFormatedOIB>
    <izvorni_sadrzaj>
      <item>STOMATOLOŠKA POLIKLINIKA BAJRAMAGIĆ d.o.o. za  djelatnost opće stomatologije, specijalističko-konzilijarne zdravstvene zašt, OIB 79018776045</item>
    </izvorni_sadrzaj>
    <derivirana_varijabla naziv="DomainObject.Predmet.ProtuStrankaListFormatedOIB_1">
      <item>STOMATOLOŠKA POLIKLINIKA BAJRAMAGIĆ d.o.o. za  djelatnost opće stomatologije, specijalističko-konzilijarne zdravstvene zašt, OIB 79018776045</item>
    </derivirana_varijabla>
  </DomainObject.Predmet.ProtuStrankaListFormatedOIB>
  <DomainObject.Predmet.ProtuStrankaListFormatedWithAdress>
    <izvorni_sadrzaj>
      <item>STOMATOLOŠKA POLIKLINIKA BAJRAMAGIĆ d.o.o. za  djelatnost opće stomatologije, specijalističko-konzilijarne zdravstvene zašt, Put Krunika 7/A, 21210 Kučine</item>
    </izvorni_sadrzaj>
    <derivirana_varijabla naziv="DomainObject.Predmet.ProtuStrankaListFormatedWithAdress_1">
      <item>STOMATOLOŠKA POLIKLINIKA BAJRAMAGIĆ d.o.o. za  djelatnost opće stomatologije, specijalističko-konzilijarne zdravstvene zašt, Put Krunika 7/A, 21210 Kučine</item>
    </derivirana_varijabla>
  </DomainObject.Predmet.ProtuStrankaListFormatedWithAdress>
  <DomainObject.Predmet.ProtuStrankaListFormatedWithAdressOIB>
    <izvorni_sadrzaj>
      <item>STOMATOLOŠKA POLIKLINIKA BAJRAMAGIĆ d.o.o. za  djelatnost opće stomatologije, specijalističko-konzilijarne zdravstvene zašt, OIB 79018776045, Put Krunika 7/A, 21210 Kučine</item>
    </izvorni_sadrzaj>
    <derivirana_varijabla naziv="DomainObject.Predmet.ProtuStrankaListFormatedWithAdressOIB_1">
      <item>STOMATOLOŠKA POLIKLINIKA BAJRAMAGIĆ d.o.o. za  djelatnost opće stomatologije, specijalističko-konzilijarne zdravstvene zašt, OIB 79018776045, Put Krunika 7/A, 21210 Kučine</item>
    </derivirana_varijabla>
  </DomainObject.Predmet.ProtuStrankaListFormatedWithAdressOIB>
  <DomainObject.Predmet.ProtuStrankaListNazivFormated>
    <izvorni_sadrzaj>
      <item>STOMATOLOŠKA POLIKLINIKA BAJRAMAGIĆ d.o.o. za  djelatnost opće stomatologije, specijalističko-konzilijarne zdravstvene zašt</item>
    </izvorni_sadrzaj>
    <derivirana_varijabla naziv="DomainObject.Predmet.ProtuStrankaListNazivFormated_1">
      <item>STOMATOLOŠKA POLIKLINIKA BAJRAMAGIĆ d.o.o. za  djelatnost opće stomatologije, specijalističko-konzilijarne zdravstvene zašt</item>
    </derivirana_varijabla>
  </DomainObject.Predmet.ProtuStrankaListNazivFormated>
  <DomainObject.Predmet.ProtuStrankaListNazivFormatedOIB>
    <izvorni_sadrzaj>
      <item>STOMATOLOŠKA POLIKLINIKA BAJRAMAGIĆ d.o.o. za  djelatnost opće stomatologije, specijalističko-konzilijarne zdravstvene zašt, OIB 79018776045</item>
    </izvorni_sadrzaj>
    <derivirana_varijabla naziv="DomainObject.Predmet.ProtuStrankaListNazivFormatedOIB_1">
      <item>STOMATOLOŠKA POLIKLINIKA BAJRAMAGIĆ d.o.o. za  djelatnost opće stomatologije, specijalističko-konzilijarne zdravstvene zašt, OIB 79018776045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STOMATOLOŠKA POLIKLINIKA BAJRAMAGIĆ d.o.o. za  djelatnost opće stomatologije, specijalističko-konzilijarne zdravstvene zašt</izvorni_sadrzaj>
    <derivirana_varijabla naziv="DomainObject.Predmet.ProtustrankaIDrugi_1">STOMATOLOŠKA POLIKLINIKA BAJRAMAGIĆ d.o.o. za  djelatnost opće stomatologije, specijalističko-konzilijarne zdravstvene zašt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STOMATOLOŠKA POLIKLINIKA BAJRAMAGIĆ d.o.o. za  djelatnost opće stomatologije, specijalističko-konzilijarne zdravstvene zašt, OIB 79018776045, Put Krunika 7/A, 21210 Kučine</izvorni_sadrzaj>
    <derivirana_varijabla naziv="DomainObject.Predmet.ProtustrankaIDrugiAdressOIB_1">STOMATOLOŠKA POLIKLINIKA BAJRAMAGIĆ d.o.o. za  djelatnost opće stomatologije, specijalističko-konzilijarne zdravstvene zašt, OIB 79018776045, Put Krunika 7/A, 21210 Kučine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STOMATOLOŠKA POLIKLINIKA BAJRAMAGIĆ d.o.o. za  djelatnost opće stomatologije, specijalističko-konzilijarne zdravstvene zašt</item>
      <item>FINANCIJSKA AGENCIJA, RC SPLIT</item>
    </izvorni_sadrzaj>
    <derivirana_varijabla naziv="DomainObject.Predmet.SudioniciListNaziv_1">
      <item>STOMATOLOŠKA POLIKLINIKA BAJRAMAGIĆ d.o.o. za  djelatnost opće stomatologije, specijalističko-konzilijarne zdravstvene zašt</item>
      <item>FINANCIJSKA AGENCIJA, RC SPLIT</item>
    </derivirana_varijabla>
  </DomainObject.Predmet.SudioniciListNaziv>
  <DomainObject.Predmet.SudioniciListAdressOIB>
    <izvorni_sadrzaj>
      <item>STOMATOLOŠKA POLIKLINIKA BAJRAMAGIĆ d.o.o. za  djelatnost opće stomatologije, specijalističko-konzilijarne zdravstvene zašt, OIB 79018776045, Put Krunika 7/A,21210 Kučine</item>
      <item>FINANCIJSKA AGENCIJA, RC SPLIT, OIB 85821130368, Mažuranićevo šetalište 24 b,21000 Split</item>
    </izvorni_sadrzaj>
    <derivirana_varijabla naziv="DomainObject.Predmet.SudioniciListAdressOIB_1">
      <item>STOMATOLOŠKA POLIKLINIKA BAJRAMAGIĆ d.o.o. za  djelatnost opće stomatologije, specijalističko-konzilijarne zdravstvene zašt, OIB 79018776045, Put Krunika 7/A,21210 Kučine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79018776045</item>
      <item>, OIB 85821130368</item>
    </izvorni_sadrzaj>
    <derivirana_varijabla naziv="DomainObject.Predmet.SudioniciListNazivOIB_1">
      <item>, OIB 79018776045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1775</properties:Characters>
  <properties:Lines>46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2016-03-18T08:56:00Z</cp:lastPrinted>
  <dcterms:modified xmlns:xsi="http://www.w3.org/2001/XMLSchema-instance" xsi:type="dcterms:W3CDTF">2016-03-21T08:19:00Z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