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e70c" w14:paraId="853e70c" w:rsidRDefault="005003F6" w:rsidP="005003F6" w:rsidR="005003F6">
      <w:pPr>
        <w:jc w:val="right"/>
        <w15:collapsed w:val="false"/>
      </w:pPr>
      <w:bookmarkStart w:name="_GoBack" w:id="0"/>
      <w:bookmarkEnd w:id="0"/>
      <w:r>
        <w:t>9 St-2</w:t>
      </w:r>
      <w:r w:rsidR="00C819A9">
        <w:t>83</w:t>
      </w:r>
      <w:r>
        <w:t>/2016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C819A9">
        <w:rPr>
          <w:lang w:val="hr-HR"/>
        </w:rPr>
        <w:t xml:space="preserve">Poljoprivredna zadruga branitelja ORLIĆ – MARKOVAC iz Kovačića, Dalibora Defelipisa 1, OIB: </w:t>
      </w:r>
      <w:r w:rsidR="00C819A9" w:rsidRPr="00C819A9">
        <w:rPr>
          <w:lang w:val="hr-HR"/>
        </w:rPr>
        <w:t>82771548651</w:t>
      </w:r>
      <w:r>
        <w:rPr>
          <w:lang w:val="hr-HR"/>
        </w:rPr>
        <w:t xml:space="preserve">, dana </w:t>
      </w:r>
      <w:r w:rsidR="004717C7">
        <w:rPr>
          <w:lang w:val="hr-HR"/>
        </w:rPr>
        <w:t>20</w:t>
      </w:r>
      <w:r w:rsidR="00C819A9">
        <w:rPr>
          <w:lang w:val="hr-HR"/>
        </w:rPr>
        <w:t>. travnja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r w:rsidR="00C819A9">
        <w:rPr>
          <w:lang w:val="hr-HR"/>
        </w:rPr>
        <w:t>Anđelko Vuk iz Zagreba, Prnjavorska 7, OIB: 48252135833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 na broj 05 100-2</w:t>
      </w:r>
      <w:r w:rsidR="00C819A9">
        <w:rPr>
          <w:lang w:val="hr-HR"/>
        </w:rPr>
        <w:t>83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Poljoprivredna zadruga branitelja ORLIĆ – MARKOVAC iz Kovačića, Dalibora Defelipisa 1, OIB: </w:t>
      </w:r>
      <w:r w:rsidR="00C819A9" w:rsidRPr="00C819A9">
        <w:rPr>
          <w:lang w:val="hr-HR"/>
        </w:rPr>
        <w:t>82771548651</w:t>
      </w:r>
      <w:r w:rsidR="00C819A9">
        <w:rPr>
          <w:lang w:val="hr-HR"/>
        </w:rPr>
        <w:t xml:space="preserve"> 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4717C7">
        <w:rPr>
          <w:lang w:val="hr-HR"/>
        </w:rPr>
        <w:t>20</w:t>
      </w:r>
      <w:r>
        <w:rPr>
          <w:lang w:val="hr-HR"/>
        </w:rPr>
        <w:t>. travnja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St-2</w:t>
      </w:r>
      <w:r w:rsidR="00C819A9">
        <w:rPr>
          <w:lang w:val="hr-HR"/>
        </w:rPr>
        <w:t>83</w:t>
      </w:r>
      <w:r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C819A9" w:rsidP="00C819A9" w:rsidR="00C819A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Anđelko Vuk iz Zagreba, Prnjavorska 7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827" w:rsidR="00B20827">
      <w:r>
        <w:separator/>
      </w:r>
    </w:p>
  </w:endnote>
  <w:endnote w:id="0" w:type="continuationSeparator">
    <w:p w:rsidRDefault="00B20827" w:rsidR="00B20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827" w:rsidR="00B20827">
      <w:r>
        <w:separator/>
      </w:r>
    </w:p>
  </w:footnote>
  <w:footnote w:id="0" w:type="continuationSeparator">
    <w:p w:rsidRDefault="00B20827" w:rsidR="00B2082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69EB"/>
    <w:rsid w:val="001C1511"/>
    <w:rsid w:val="00397A5C"/>
    <w:rsid w:val="004252F8"/>
    <w:rsid w:val="004315B7"/>
    <w:rsid w:val="004717C7"/>
    <w:rsid w:val="005003F6"/>
    <w:rsid w:val="005307CF"/>
    <w:rsid w:val="005A77FA"/>
    <w:rsid w:val="005F686D"/>
    <w:rsid w:val="007B156E"/>
    <w:rsid w:val="0087516D"/>
    <w:rsid w:val="00982F64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30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30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ORLIĆ-MARKOVAC</izvorni_sadrzaj>
    <derivirana_varijabla naziv="DomainObject.Predmet.ProtustrankaFormated_1">  POLJOPRIVREDNA ZADRUGA BRANITELJA ORLIĆ-MARKOVAC</derivirana_varijabla>
  </DomainObject.Predmet.ProtustrankaFormated>
  <DomainObject.Predmet.ProtustrankaFormatedOIB>
    <izvorni_sadrzaj>  POLJOPRIVREDNA ZADRUGA BRANITELJA ORLIĆ-MARKOVAC, OIB 82771548651</izvorni_sadrzaj>
    <derivirana_varijabla naziv="DomainObject.Predmet.ProtustrankaFormatedOIB_1">  POLJOPRIVREDNA ZADRUGA BRANITELJA ORLIĆ-MARKOVAC, OIB 82771548651</derivirana_varijabla>
  </DomainObject.Predmet.ProtustrankaFormatedOIB>
  <DomainObject.Predmet.ProtustrankaFormatedWithAdress>
    <izvorni_sadrzaj> POLJOPRIVREDNA ZADRUGA BRANITELJA ORLIĆ-MARKOVAC, Dalibora Defelipisa 1, 22300 Kovačić</izvorni_sadrzaj>
    <derivirana_varijabla naziv="DomainObject.Predmet.ProtustrankaFormatedWithAdress_1"> POLJOPRIVREDNA ZADRUGA BRANITELJA ORLIĆ-MARKOVAC, Dalibora Defelipisa 1, 22300 Kovačić</derivirana_varijabla>
  </DomainObject.Predmet.ProtustrankaFormatedWithAdress>
  <DomainObject.Predmet.ProtustrankaFormatedWithAdressOIB>
    <izvorni_sadrzaj> POLJOPRIVREDNA ZADRUGA BRANITELJA ORLIĆ-MARKOVAC, OIB 82771548651, Dalibora Defelipisa 1, 22300 Kovačić</izvorni_sadrzaj>
    <derivirana_varijabla naziv="DomainObject.Predmet.ProtustrankaFormatedWithAdressOIB_1"> POLJOPRIVREDNA ZADRUGA BRANITELJA ORLIĆ-MARKOVAC, OIB 82771548651, Dalibora Defelipisa 1, 22300 Kovačić</derivirana_varijabla>
  </DomainObject.Predmet.ProtustrankaFormatedWithAdressOIB>
  <DomainObject.Predmet.ProtustrankaWithAdress>
    <izvorni_sadrzaj>POLJOPRIVREDNA ZADRUGA BRANITELJA ORLIĆ-MARKOVAC Dalibora Defelipisa 1, 22300 Kovačić</izvorni_sadrzaj>
    <derivirana_varijabla naziv="DomainObject.Predmet.ProtustrankaWithAdress_1">POLJOPRIVREDNA ZADRUGA BRANITELJA ORLIĆ-MARKOVAC Dalibora Defelipisa 1, 22300 Kovačić</derivirana_varijabla>
  </DomainObject.Predmet.ProtustrankaWithAdress>
  <DomainObject.Predmet.ProtustrankaWithAdressOIB>
    <izvorni_sadrzaj>POLJOPRIVREDNA ZADRUGA BRANITELJA ORLIĆ-MARKOVAC, OIB 82771548651, Dalibora Defelipisa 1, 22300 Kovačić</izvorni_sadrzaj>
    <derivirana_varijabla naziv="DomainObject.Predmet.ProtustrankaWithAdressOIB_1">POLJOPRIVREDNA ZADRUGA BRANITELJA ORLIĆ-MARKOVAC, OIB 82771548651, Dalibora Defelipisa 1, 22300 Kovačić</derivirana_varijabla>
  </DomainObject.Predmet.ProtustrankaWithAdressOIB>
  <DomainObject.Predmet.ProtustrankaNazivFormated>
    <izvorni_sadrzaj>POLJOPRIVREDNA ZADRUGA BRANITELJA ORLIĆ-MARKOVAC</izvorni_sadrzaj>
    <derivirana_varijabla naziv="DomainObject.Predmet.ProtustrankaNazivFormated_1">POLJOPRIVREDNA ZADRUGA BRANITELJA ORLIĆ-MARKOVAC</derivirana_varijabla>
  </DomainObject.Predmet.ProtustrankaNazivFormated>
  <DomainObject.Predmet.ProtustrankaNazivFormatedOIB>
    <izvorni_sadrzaj>POLJOPRIVREDNA ZADRUGA BRANITELJA ORLIĆ-MARKOVAC, OIB 82771548651</izvorni_sadrzaj>
    <derivirana_varijabla naziv="DomainObject.Predmet.ProtustrankaNazivFormatedOIB_1">POLJOPRIVREDNA ZADRUGA BRANITELJA ORLIĆ-MARKOVAC, OIB 82771548651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POLJOPRIVREDNA ZADRUGA BRANITELJA ORLIĆ-MARKOVAC</item>
    </izvorni_sadrzaj>
    <derivirana_varijabla naziv="DomainObject.Predmet.ProtuStrankaListFormated_1">
      <item>POLJOPRIVREDNA ZADRUGA BRANITELJA ORLIĆ-MARKOVAC</item>
    </derivirana_varijabla>
  </DomainObject.Predmet.ProtuStrankaListFormated>
  <DomainObject.Predmet.ProtuStrankaListFormatedOIB>
    <izvorni_sadrzaj>
      <item>POLJOPRIVREDNA ZADRUGA BRANITELJA ORLIĆ-MARKOVAC, OIB 82771548651</item>
    </izvorni_sadrzaj>
    <derivirana_varijabla naziv="DomainObject.Predmet.ProtuStrankaListFormatedOIB_1">
      <item>POLJOPRIVREDNA ZADRUGA BRANITELJA ORLIĆ-MARKOVAC, OIB 82771548651</item>
    </derivirana_varijabla>
  </DomainObject.Predmet.ProtuStrankaListFormatedOIB>
  <DomainObject.Predmet.ProtuStrankaListFormatedWithAdress>
    <izvorni_sadrzaj>
      <item>POLJOPRIVREDNA ZADRUGA BRANITELJA ORLIĆ-MARKOVAC, Dalibora Defelipisa 1, 22300 Kovačić</item>
    </izvorni_sadrzaj>
    <derivirana_varijabla naziv="DomainObject.Predmet.ProtuStrankaListFormatedWithAdress_1">
      <item>POLJOPRIVREDNA ZADRUGA BRANITELJA ORLIĆ-MARKOVAC, Dalibora Defelipisa 1, 22300 Kovačić</item>
    </derivirana_varijabla>
  </DomainObject.Predmet.ProtuStrankaListFormatedWithAdress>
  <DomainObject.Predmet.ProtuStrankaListFormatedWithAdressOIB>
    <izvorni_sadrzaj>
      <item>POLJOPRIVREDNA ZADRUGA BRANITELJA ORLIĆ-MARKOVAC, OIB 82771548651, Dalibora Defelipisa 1, 22300 Kovačić</item>
    </izvorni_sadrzaj>
    <derivirana_varijabla naziv="DomainObject.Predmet.ProtuStrankaListFormatedWithAdressOIB_1">
      <item>POLJOPRIVREDNA ZADRUGA BRANITELJA ORLIĆ-MARKOVAC, OIB 82771548651, Dalibora Defelipisa 1, 22300 Kovačić</item>
    </derivirana_varijabla>
  </DomainObject.Predmet.ProtuStrankaListFormatedWithAdressOIB>
  <DomainObject.Predmet.ProtuStrankaListNazivFormated>
    <izvorni_sadrzaj>
      <item>POLJOPRIVREDNA ZADRUGA BRANITELJA ORLIĆ-MARKOVAC</item>
    </izvorni_sadrzaj>
    <derivirana_varijabla naziv="DomainObject.Predmet.ProtuStrankaListNazivFormated_1">
      <item>POLJOPRIVREDNA ZADRUGA BRANITELJA ORLIĆ-MARKOVAC</item>
    </derivirana_varijabla>
  </DomainObject.Predmet.ProtuStrankaListNazivFormated>
  <DomainObject.Predmet.ProtuStrankaListNazivFormatedOIB>
    <izvorni_sadrzaj>
      <item>POLJOPRIVREDNA ZADRUGA BRANITELJA ORLIĆ-MARKOVAC, OIB 82771548651</item>
    </izvorni_sadrzaj>
    <derivirana_varijabla naziv="DomainObject.Predmet.ProtuStrankaListNazivFormatedOIB_1">
      <item>POLJOPRIVREDNA ZADRUGA BRANITELJA ORLIĆ-MARKOVAC, OIB 82771548651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POLJOPRIVREDNA ZADRUGA BRANITELJA ORLIĆ-MARKOVAC</izvorni_sadrzaj>
    <derivirana_varijabla naziv="DomainObject.Predmet.ProtustrankaIDrugi_1">POLJOPRIVREDNA ZADRUGA BRANITELJA ORLIĆ-MARKOVAC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POLJOPRIVREDNA ZADRUGA BRANITELJA ORLIĆ-MARKOVAC, OIB 82771548651, Dalibora Defelipisa 1, 22300 Kovačić</izvorni_sadrzaj>
    <derivirana_varijabla naziv="DomainObject.Predmet.ProtustrankaIDrugiAdressOIB_1">POLJOPRIVREDNA ZADRUGA BRANITELJA ORLIĆ-MARKOVAC, OIB 82771548651, Dalibora Defelipisa 1, 22300 Kovačić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ORLIĆ-MARKOVAC</item>
      <item>FINA Šibenik</item>
    </izvorni_sadrzaj>
    <derivirana_varijabla naziv="DomainObject.Predmet.SudioniciListNaziv_1">
      <item>POLJOPRIVREDNA ZADRUGA BRANITELJA ORLIĆ-MARKOVAC</item>
      <item>FINA Šibenik</item>
    </derivirana_varijabla>
  </DomainObject.Predmet.SudioniciListNaziv>
  <DomainObject.Predmet.SudioniciListAdressOIB>
    <izvorni_sadrzaj>
      <item>POLJOPRIVREDNA ZADRUGA BRANITELJA ORLIĆ-MARKOVAC, OIB 82771548651, Dalibora Defelipisa 1,22300 Kovačić</item>
      <item>FINA Šibenik, OIB 85821130368, Perivoj Luje Maruna 1,22000 Šibenik</item>
    </izvorni_sadrzaj>
    <derivirana_varijabla naziv="DomainObject.Predmet.SudioniciListAdressOIB_1">
      <item>POLJOPRIVREDNA ZADRUGA BRANITELJA ORLIĆ-MARKOVAC, OIB 82771548651, Dalibora Defelipisa 1,22300 Kovačić</item>
      <item>FINA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82771548651</item>
      <item>, OIB 85821130368</item>
    </izvorni_sadrzaj>
    <derivirana_varijabla naziv="DomainObject.Predmet.SudioniciListNazivOIB_1">
      <item>, OIB 82771548651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1821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2016-04-20T12:29:00Z</dcterms:created>
  <dc:creator>Sektor za informatiku</dc:creator>
  <cp:keywords/>
  <cp:lastModifiedBy>Marina Gulin</cp:lastModifiedBy>
  <cp:lastPrinted>2016-04-20T12:25:00Z</cp:lastPrinted>
  <dcterms:modified xmlns:xsi="http://www.w3.org/2001/XMLSchema-instance" xsi:type="dcterms:W3CDTF">2016-04-20T12:29:00Z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