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181d" w14:paraId="5fb181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F6991">
        <w:rPr>
          <w:b/>
        </w:rPr>
        <w:t>197</w:t>
      </w:r>
      <w:r w:rsidR="00EF0494">
        <w:rPr>
          <w:b/>
        </w:rPr>
        <w:t>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EF6991">
        <w:t>METEOR 69 j.d.o.o. Mravince, Marka Marulića 20 B</w:t>
      </w:r>
      <w:r w:rsidR="004745EB">
        <w:t xml:space="preserve">, OIB: </w:t>
      </w:r>
      <w:r w:rsidR="00EF6991">
        <w:t>52925342911</w:t>
      </w:r>
      <w:r>
        <w:t>, dana</w:t>
      </w:r>
      <w:r w:rsidR="000F41F7">
        <w:t xml:space="preserve"> </w:t>
      </w:r>
      <w:r w:rsidR="00C878E7">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EF6991">
        <w:t>METEOR 69 j.d.o.o. Mravince, Marka Marulića 20 B, OIB: 52925342911</w:t>
      </w:r>
      <w:r w:rsidR="00C82BA1">
        <w:t xml:space="preserve">, MBS: </w:t>
      </w:r>
      <w:r w:rsidR="00EF0494">
        <w:t>060</w:t>
      </w:r>
      <w:r w:rsidR="00EF6991">
        <w:t>289588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878E7">
        <w:t>29. kolovoza 2017</w:t>
      </w:r>
      <w:r w:rsidR="00C82BA1">
        <w:t>. god.</w:t>
      </w:r>
      <w:r w:rsidR="00C878E7">
        <w:t xml:space="preserve"> u 10,30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EF6991">
        <w:t>Nikola Ivan Šolić iz Mravinaca, Marka Marulića 20/B</w:t>
      </w:r>
      <w:r w:rsidR="00EF0494">
        <w:t xml:space="preserve">, OIB: </w:t>
      </w:r>
      <w:r w:rsidR="00EF6991">
        <w:t>35883316742</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EF6991">
        <w:t>Nikoli Ivanu Šoliću iz Mravinaca</w:t>
      </w:r>
      <w:r w:rsidR="00EF0494">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878E7" w:rsidP="00C878E7" w:rsidR="00C878E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878E7" w:rsidP="00C878E7" w:rsidR="00C878E7">
      <w:pPr>
        <w:jc w:val="both"/>
      </w:pPr>
    </w:p>
    <w:p w:rsidRDefault="00C878E7" w:rsidP="00C878E7" w:rsidR="00C878E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878E7" w:rsidP="00C878E7" w:rsidR="00C878E7">
      <w:pPr>
        <w:ind w:left="708"/>
        <w:jc w:val="both"/>
        <w:rPr>
          <w:szCs w:val="24"/>
        </w:rPr>
      </w:pPr>
    </w:p>
    <w:p w:rsidRDefault="00C878E7" w:rsidP="00C878E7" w:rsidR="00C878E7">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878E7">
        <w:rPr>
          <w:szCs w:val="24"/>
        </w:rPr>
        <w:t>9</w:t>
      </w:r>
      <w:r w:rsidR="00EF6991">
        <w:rPr>
          <w:szCs w:val="24"/>
        </w:rPr>
        <w:t>.</w:t>
      </w:r>
      <w:r w:rsidR="00EA7DB8">
        <w:rPr>
          <w:szCs w:val="24"/>
        </w:rPr>
        <w:t xml:space="preserve"> studenog</w:t>
      </w:r>
      <w:r>
        <w:rPr>
          <w:szCs w:val="24"/>
        </w:rPr>
        <w:t xml:space="preserve"> 2016. god. prijedlog za otvaranje stečajnog postupka nad dužnikom </w:t>
      </w:r>
      <w:r w:rsidR="00EF6991">
        <w:t>METEOR 69 j.d.o.o. Mravince</w:t>
      </w:r>
      <w:r w:rsidR="006B0A2A">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EF6991">
        <w:t>4. studenog</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EF6991">
        <w:t>8.854,18</w:t>
      </w:r>
      <w:r>
        <w:t xml:space="preserve"> kn, kao i da prema podacima koji su dostavljeni od Hrvatskog zavoda za mirovinsko osiguranje, dužnik </w:t>
      </w:r>
      <w:r w:rsidR="004745EB">
        <w:t xml:space="preserve">ima </w:t>
      </w:r>
      <w:r w:rsidR="00A77CF4">
        <w:t>1</w:t>
      </w:r>
      <w:r w:rsidR="00254B18">
        <w:t xml:space="preserve"> zaposle</w:t>
      </w:r>
      <w:r w:rsidR="000F41F7">
        <w:t>n</w:t>
      </w:r>
      <w:r w:rsidR="00A77CF4">
        <w:t>og</w:t>
      </w:r>
      <w:r>
        <w:t xml:space="preserve">, da ne raspolaže drugim podacima o imovini, </w:t>
      </w:r>
      <w:r w:rsidRPr="004745EB">
        <w:t xml:space="preserve">kao i da </w:t>
      </w:r>
      <w:r w:rsidR="004745EB">
        <w:t xml:space="preserve">na dan </w:t>
      </w:r>
      <w:r w:rsidR="00EF6991">
        <w:t>04.11</w:t>
      </w:r>
      <w:r w:rsidR="003F219F">
        <w:t>.</w:t>
      </w:r>
      <w:r w:rsidR="004745EB">
        <w:t xml:space="preserve">2016. god. </w:t>
      </w:r>
      <w:r w:rsidR="00DE38F9">
        <w:t xml:space="preserve">dužnik </w:t>
      </w:r>
      <w:r w:rsidR="00EF6991">
        <w:t>ne</w:t>
      </w:r>
      <w:r w:rsidR="00E2592C">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EA7DB8">
        <w:t xml:space="preserve">. </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C878E7" w:rsidP="00C878E7" w:rsidR="00C878E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878E7" w:rsidP="00C878E7" w:rsidR="00C878E7">
      <w:pPr>
        <w:ind w:firstLine="708"/>
        <w:jc w:val="both"/>
        <w:rPr>
          <w:szCs w:val="24"/>
        </w:rPr>
      </w:pPr>
    </w:p>
    <w:p w:rsidRDefault="00C878E7" w:rsidP="00C878E7" w:rsidR="00C878E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878E7" w:rsidP="00C878E7" w:rsidR="00C878E7">
      <w:pPr>
        <w:ind w:firstLine="708"/>
        <w:jc w:val="both"/>
        <w:rPr>
          <w:szCs w:val="24"/>
        </w:rPr>
      </w:pPr>
    </w:p>
    <w:p w:rsidRDefault="00C878E7" w:rsidP="00C878E7" w:rsidR="00C878E7">
      <w:pPr>
        <w:ind w:firstLine="708"/>
        <w:jc w:val="both"/>
        <w:rPr>
          <w:szCs w:val="24"/>
        </w:rPr>
      </w:pPr>
      <w:r>
        <w:rPr>
          <w:szCs w:val="24"/>
        </w:rPr>
        <w:t xml:space="preserve">Slijedom naprijed navedenog, odlučeno je kao u toč. I. – VI.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878E7">
        <w:rPr>
          <w:szCs w:val="24"/>
        </w:rPr>
        <w:t>25. srpnja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C878E7">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E302D">
          <w:rPr>
            <w:noProof/>
          </w:rPr>
          <w:t>3</w:t>
        </w:r>
        <w:r>
          <w:fldChar w:fldCharType="end"/>
        </w:r>
      </w:sdtContent>
    </w:sdt>
    <w:r>
      <w:t>-</w:t>
    </w:r>
    <w:r>
      <w:tab/>
      <w:t xml:space="preserve">   12. St-</w:t>
    </w:r>
    <w:r w:rsidR="00EF6991">
      <w:t>197</w:t>
    </w:r>
    <w:r w:rsidR="00EF0494">
      <w:t>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91535"/>
    <w:rsid w:val="001F553F"/>
    <w:rsid w:val="00254B18"/>
    <w:rsid w:val="0028268A"/>
    <w:rsid w:val="002A70CF"/>
    <w:rsid w:val="003A2582"/>
    <w:rsid w:val="003F219F"/>
    <w:rsid w:val="00411F8B"/>
    <w:rsid w:val="004745EB"/>
    <w:rsid w:val="006B0A2A"/>
    <w:rsid w:val="006F4A44"/>
    <w:rsid w:val="00757C72"/>
    <w:rsid w:val="00861729"/>
    <w:rsid w:val="008A5FF1"/>
    <w:rsid w:val="008E4A02"/>
    <w:rsid w:val="009103A3"/>
    <w:rsid w:val="009868CE"/>
    <w:rsid w:val="00A14B7B"/>
    <w:rsid w:val="00A160C7"/>
    <w:rsid w:val="00A65088"/>
    <w:rsid w:val="00A77CF4"/>
    <w:rsid w:val="00A86E8D"/>
    <w:rsid w:val="00A9627C"/>
    <w:rsid w:val="00AE302D"/>
    <w:rsid w:val="00BD406D"/>
    <w:rsid w:val="00BE252F"/>
    <w:rsid w:val="00BE546C"/>
    <w:rsid w:val="00C21DEF"/>
    <w:rsid w:val="00C82BA1"/>
    <w:rsid w:val="00C878E7"/>
    <w:rsid w:val="00C9212B"/>
    <w:rsid w:val="00CD4305"/>
    <w:rsid w:val="00CD43BF"/>
    <w:rsid w:val="00DE38F9"/>
    <w:rsid w:val="00E2592C"/>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302D"/>
    <w:rPr>
      <w:color w:val="808080"/>
      <w:bdr w:space="0" w:sz="0" w:color="auto" w:val="none"/>
      <w:shd w:fill="auto" w:color="auto" w:val="clear"/>
    </w:rPr>
  </w:style>
  <w:style w:customStyle="true" w:styleId="eSPISCCParagraphDefaultFont" w:type="character">
    <w:name w:val="eSPIS_CC_Paragraph Default Font"/>
    <w:basedOn w:val="Zadanifontodlomka"/>
    <w:rsid w:val="00AE30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02D"/>
    <w:rPr>
      <w:bdr w:space="0" w:sz="0" w:color="auto" w:val="none"/>
      <w:shd w:fill="FFFFCC" w:color="auto" w:val="clear"/>
      <w:lang w:val="hr-HR"/>
    </w:rPr>
  </w:style>
  <w:style w:customStyle="true" w:styleId="PozadinaSvijetloCrvena" w:type="character">
    <w:name w:val="Pozadina_SvijetloCrvena"/>
    <w:basedOn w:val="eSPISCCParagraphDefaultFont"/>
    <w:rsid w:val="00AE30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0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302D"/>
    <w:rPr>
      <w:color w:val="808080"/>
      <w:bdr w:color="auto" w:space="0" w:sz="0" w:val="none"/>
      <w:shd w:color="auto" w:fill="auto" w:val="clear"/>
    </w:rPr>
  </w:style>
  <w:style w:customStyle="1" w:styleId="eSPISCCParagraphDefaultFont" w:type="character">
    <w:name w:val="eSPIS_CC_Paragraph Default Font"/>
    <w:basedOn w:val="Zadanifontodlomka"/>
    <w:rsid w:val="00AE30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02D"/>
    <w:rPr>
      <w:bdr w:color="auto" w:space="0" w:sz="0" w:val="none"/>
      <w:shd w:color="auto" w:fill="FFFFCC" w:val="clear"/>
      <w:lang w:val="hr-HR"/>
    </w:rPr>
  </w:style>
  <w:style w:customStyle="1" w:styleId="PozadinaSvijetloCrvena" w:type="character">
    <w:name w:val="Pozadina_SvijetloCrvena"/>
    <w:basedOn w:val="eSPISCCParagraphDefaultFont"/>
    <w:rsid w:val="00AE30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0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1973</izvorni_sadrzaj>
    <derivirana_varijabla naziv="DomainObject.Predmet.Broj_1">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St-1973/2016</izvorni_sadrzaj>
    <derivirana_varijabla naziv="DomainObject.Predmet.OznakaBroj_1">St-1973/2016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METEOR 69 j.d.o.o. za trgovinu i ugostiteljstvo</izvorni_sadrzaj>
    <derivirana_varijabla naziv="DomainObject.Predmet.ProtustrankaFormated_1">  METEOR 69 j.d.o.o. za trgovinu i ugostiteljstvo</derivirana_varijabla>
  </DomainObject.Predmet.ProtustrankaFormated>
  <DomainObject.Predmet.ProtustrankaFormatedOIB>
    <izvorni_sadrzaj>  METEOR 69 j.d.o.o. za trgovinu i ugostiteljstvo, OIB 52925342911</izvorni_sadrzaj>
    <derivirana_varijabla naziv="DomainObject.Predmet.ProtustrankaFormatedOIB_1">  METEOR 69 j.d.o.o. za trgovinu i ugostiteljstvo, OIB 52925342911</derivirana_varijabla>
  </DomainObject.Predmet.ProtustrankaFormatedOIB>
  <DomainObject.Predmet.ProtustrankaFormatedWithAdress>
    <izvorni_sadrzaj> METEOR 69 j.d.o.o. za trgovinu i ugostiteljstvo, Marka Marulića 20 B, 21210 Mravince</izvorni_sadrzaj>
    <derivirana_varijabla naziv="DomainObject.Predmet.ProtustrankaFormatedWithAdress_1"> METEOR 69 j.d.o.o. za trgovinu i ugostiteljstvo, Marka Marulića 20 B, 21210 Mravince</derivirana_varijabla>
  </DomainObject.Predmet.ProtustrankaFormatedWithAdress>
  <DomainObject.Predmet.ProtustrankaFormatedWithAdressOIB>
    <izvorni_sadrzaj> METEOR 69 j.d.o.o. za trgovinu i ugostiteljstvo, OIB 52925342911, Marka Marulića 20 B, 21210 Mravince</izvorni_sadrzaj>
    <derivirana_varijabla naziv="DomainObject.Predmet.ProtustrankaFormatedWithAdressOIB_1"> METEOR 69 j.d.o.o. za trgovinu i ugostiteljstvo, OIB 52925342911, Marka Marulića 20 B, 21210 Mravince</derivirana_varijabla>
  </DomainObject.Predmet.ProtustrankaFormatedWithAdressOIB>
  <DomainObject.Predmet.ProtustrankaWithAdress>
    <izvorni_sadrzaj>METEOR 69 j.d.o.o. za trgovinu i ugostiteljstvo Marka Marulića 20 B, 21210 Mravince</izvorni_sadrzaj>
    <derivirana_varijabla naziv="DomainObject.Predmet.ProtustrankaWithAdress_1">METEOR 69 j.d.o.o. za trgovinu i ugostiteljstvo Marka Marulića 20 B, 21210 Mravince</derivirana_varijabla>
  </DomainObject.Predmet.ProtustrankaWithAdress>
  <DomainObject.Predmet.ProtustrankaWithAdressOIB>
    <izvorni_sadrzaj>METEOR 69 j.d.o.o. za trgovinu i ugostiteljstvo, OIB 52925342911, Marka Marulića 20 B, 21210 Mravince</izvorni_sadrzaj>
    <derivirana_varijabla naziv="DomainObject.Predmet.ProtustrankaWithAdressOIB_1">METEOR 69 j.d.o.o. za trgovinu i ugostiteljstvo, OIB 52925342911, Marka Marulića 20 B, 21210 Mravince</derivirana_varijabla>
  </DomainObject.Predmet.ProtustrankaWithAdressOIB>
  <DomainObject.Predmet.ProtustrankaNazivFormated>
    <izvorni_sadrzaj>METEOR 69 j.d.o.o. za trgovinu i ugostiteljstvo</izvorni_sadrzaj>
    <derivirana_varijabla naziv="DomainObject.Predmet.ProtustrankaNazivFormated_1">METEOR 69 j.d.o.o. za trgovinu i ugostiteljstvo</derivirana_varijabla>
  </DomainObject.Predmet.ProtustrankaNazivFormated>
  <DomainObject.Predmet.ProtustrankaNazivFormatedOIB>
    <izvorni_sadrzaj>METEOR 69 j.d.o.o. za trgovinu i ugostiteljstvo, OIB 52925342911</izvorni_sadrzaj>
    <derivirana_varijabla naziv="DomainObject.Predmet.ProtustrankaNazivFormatedOIB_1">METEOR 69 j.d.o.o. za trgovinu i ugostiteljstvo, OIB 52925342911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8854.18</izvorni_sadrzaj>
    <derivirana_varijabla naziv="DomainObject.Predmet.TrenutnaVrijednost_1">8854.18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METEOR 69 j.d.o.o. za trgovinu i ugostiteljstvo</item>
    </izvorni_sadrzaj>
    <derivirana_varijabla naziv="DomainObject.Predmet.ProtuStrankaListFormated_1">
      <item>METEOR 69 j.d.o.o. za trgovinu i ugostiteljstvo</item>
    </derivirana_varijabla>
  </DomainObject.Predmet.ProtuStrankaListFormated>
  <DomainObject.Predmet.ProtuStrankaListFormatedOIB>
    <izvorni_sadrzaj>
      <item>METEOR 69 j.d.o.o. za trgovinu i ugostiteljstvo, OIB 52925342911</item>
    </izvorni_sadrzaj>
    <derivirana_varijabla naziv="DomainObject.Predmet.ProtuStrankaListFormatedOIB_1">
      <item>METEOR 69 j.d.o.o. za trgovinu i ugostiteljstvo, OIB 52925342911</item>
    </derivirana_varijabla>
  </DomainObject.Predmet.ProtuStrankaListFormatedOIB>
  <DomainObject.Predmet.ProtuStrankaListFormatedWithAdress>
    <izvorni_sadrzaj>
      <item>METEOR 69 j.d.o.o. za trgovinu i ugostiteljstvo, Marka Marulića 20 B, 21210 Mravince</item>
    </izvorni_sadrzaj>
    <derivirana_varijabla naziv="DomainObject.Predmet.ProtuStrankaListFormatedWithAdress_1">
      <item>METEOR 69 j.d.o.o. za trgovinu i ugostiteljstvo, Marka Marulića 20 B, 21210 Mravince</item>
    </derivirana_varijabla>
  </DomainObject.Predmet.ProtuStrankaListFormatedWithAdress>
  <DomainObject.Predmet.ProtuStrankaListFormatedWithAdressOIB>
    <izvorni_sadrzaj>
      <item>METEOR 69 j.d.o.o. za trgovinu i ugostiteljstvo, OIB 52925342911, Marka Marulića 20 B, 21210 Mravince</item>
    </izvorni_sadrzaj>
    <derivirana_varijabla naziv="DomainObject.Predmet.ProtuStrankaListFormatedWithAdressOIB_1">
      <item>METEOR 69 j.d.o.o. za trgovinu i ugostiteljstvo, OIB 52925342911, Marka Marulića 20 B, 21210 Mravince</item>
    </derivirana_varijabla>
  </DomainObject.Predmet.ProtuStrankaListFormatedWithAdressOIB>
  <DomainObject.Predmet.ProtuStrankaListNazivFormated>
    <izvorni_sadrzaj>
      <item>METEOR 69 j.d.o.o. za trgovinu i ugostiteljstvo</item>
    </izvorni_sadrzaj>
    <derivirana_varijabla naziv="DomainObject.Predmet.ProtuStrankaListNazivFormated_1">
      <item>METEOR 69 j.d.o.o. za trgovinu i ugostiteljstvo</item>
    </derivirana_varijabla>
  </DomainObject.Predmet.ProtuStrankaListNazivFormated>
  <DomainObject.Predmet.ProtuStrankaListNazivFormatedOIB>
    <izvorni_sadrzaj>
      <item>METEOR 69 j.d.o.o. za trgovinu i ugostiteljstvo, OIB 52925342911</item>
    </izvorni_sadrzaj>
    <derivirana_varijabla naziv="DomainObject.Predmet.ProtuStrankaListNazivFormatedOIB_1">
      <item>METEOR 69 j.d.o.o. za trgovinu i ugostiteljstvo, OIB 52925342911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METEOR 69 j.d.o.o. za trgovinu i ugostiteljstvo</izvorni_sadrzaj>
    <derivirana_varijabla naziv="DomainObject.Predmet.ProtustrankaIDrugi_1">METEOR 69 j.d.o.o.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METEOR 69 j.d.o.o. za trgovinu i ugostiteljstvo, OIB 52925342911, Marka Marulića 20 B, 21210 Mravince</izvorni_sadrzaj>
    <derivirana_varijabla naziv="DomainObject.Predmet.ProtustrankaIDrugiAdressOIB_1">METEOR 69 j.d.o.o. za trgovinu i ugostiteljstvo, OIB 52925342911, Marka Marulića 20 B,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METEOR 69 j.d.o.o. za trgovinu i ugostiteljstvo</item>
      <item>FINANCIJSKA AGENCIJA, RC SPLIT</item>
    </izvorni_sadrzaj>
    <derivirana_varijabla naziv="DomainObject.Predmet.SudioniciListNaziv_1">
      <item>METEOR 69 j.d.o.o. za trgovinu i ugostiteljstvo</item>
      <item>FINANCIJSKA AGENCIJA, RC SPLIT</item>
    </derivirana_varijabla>
  </DomainObject.Predmet.SudioniciListNaziv>
  <DomainObject.Predmet.SudioniciListAdressOIB>
    <izvorni_sadrzaj>
      <item>METEOR 69 j.d.o.o. za trgovinu i ugostiteljstvo, OIB 52925342911, Marka Marulića 20 B,21210 Mravince</item>
      <item>FINANCIJSKA AGENCIJA, RC SPLIT, OIB 85821130368, Mažuranićevo šetalište 24 b,21000 Split</item>
    </izvorni_sadrzaj>
    <derivirana_varijabla naziv="DomainObject.Predmet.SudioniciListAdressOIB_1">
      <item>METEOR 69 j.d.o.o. za trgovinu i ugostiteljstvo, OIB 52925342911, Marka Marulića 20 B,21210 Mravince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52925342911</item>
      <item>, OIB 85821130368</item>
    </izvorni_sadrzaj>
    <derivirana_varijabla naziv="DomainObject.Predmet.SudioniciListNazivOIB_1">
      <item>, OIB 52925342911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1033</properties:Words>
  <properties:Characters>5575</properties:Characters>
  <properties:Lines>137</properties:Lines>
  <properties:Paragraphs>48</properties:Paragraphs>
  <properties:TotalTime>176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2017-07-26T07:39:00Z</cp:lastPrinted>
  <dcterms:modified xmlns:xsi="http://www.w3.org/2001/XMLSchema-instance" xsi:type="dcterms:W3CDTF">2017-07-26T11:20:00Z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