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4962" w14:paraId="33c496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542A53">
        <w:t>6795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715E7">
        <w:t>6795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0715E7">
        <w:t xml:space="preserve">POLJOPRIVREDNO-GOSPODARSKA ZADRUGA PETRINJKA-2006, Ive Maline 33, 44250 Petrinja, </w:t>
      </w:r>
      <w:r w:rsidR="00F51D6C">
        <w:t xml:space="preserve">MBS: </w:t>
      </w:r>
      <w:r w:rsidR="000715E7">
        <w:t>120004349</w:t>
      </w:r>
      <w:r w:rsidR="00AE025B">
        <w:t xml:space="preserve">, </w:t>
      </w:r>
      <w:r w:rsidR="00EF791B">
        <w:t>OIB:</w:t>
      </w:r>
      <w:r w:rsidR="006C054C">
        <w:t xml:space="preserve"> </w:t>
      </w:r>
      <w:r w:rsidR="000715E7">
        <w:t>33443751020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8414E">
        <w:t>1</w:t>
      </w:r>
      <w:r w:rsidR="007B7F75">
        <w:t>6.976,72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7B7F75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57D00"/>
    <w:rsid w:val="0076507E"/>
    <w:rsid w:val="0077787C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4AD1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60778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6795</izvorni_sadrzaj>
    <derivirana_varijabla naziv="DomainObject.Predmet.Broj_1">6795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St-6795/2015</izvorni_sadrzaj>
    <derivirana_varijabla naziv="DomainObject.Predmet.OznakaBroj_1">St-6795/2015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POLJOPRIVREDNO-GOSPODARSKA ZADRUGA PETRINJKA-2006, Petrinja</izvorni_sadrzaj>
    <derivirana_varijabla naziv="DomainObject.Predmet.ProtustrankaFormated_1">  POLJOPRIVREDNO-GOSPODARSKA ZADRUGA PETRINJKA-2006, Petrinja</derivirana_varijabla>
  </DomainObject.Predmet.ProtustrankaFormated>
  <DomainObject.Predmet.ProtustrankaFormatedOIB>
    <izvorni_sadrzaj>  POLJOPRIVREDNO-GOSPODARSKA ZADRUGA PETRINJKA-2006, Petrinja, OIB 33443751020</izvorni_sadrzaj>
    <derivirana_varijabla naziv="DomainObject.Predmet.ProtustrankaFormatedOIB_1">  POLJOPRIVREDNO-GOSPODARSKA ZADRUGA PETRINJKA-2006, Petrinja, OIB 33443751020</derivirana_varijabla>
  </DomainObject.Predmet.ProtustrankaFormatedOIB>
  <DomainObject.Predmet.ProtustrankaFormatedWithAdress>
    <izvorni_sadrzaj> POLJOPRIVREDNO-GOSPODARSKA ZADRUGA PETRINJKA-2006, Petrinja, Ive Maline 33, 44250 Petrinja</izvorni_sadrzaj>
    <derivirana_varijabla naziv="DomainObject.Predmet.ProtustrankaFormatedWithAdress_1"> POLJOPRIVREDNO-GOSPODARSKA ZADRUGA PETRINJKA-2006, Petrinja, Ive Maline 33, 44250 Petrinja</derivirana_varijabla>
  </DomainObject.Predmet.ProtustrankaFormatedWithAdress>
  <DomainObject.Predmet.ProtustrankaFormatedWithAdressOIB>
    <izvorni_sadrzaj> POLJOPRIVREDNO-GOSPODARSKA ZADRUGA PETRINJKA-2006, Petrinja, OIB 33443751020, Ive Maline 33, 44250 Petrinja</izvorni_sadrzaj>
    <derivirana_varijabla naziv="DomainObject.Predmet.ProtustrankaFormatedWithAdressOIB_1"> POLJOPRIVREDNO-GOSPODARSKA ZADRUGA PETRINJKA-2006, Petrinja, OIB 33443751020, Ive Maline 33, 44250 Petrinja</derivirana_varijabla>
  </DomainObject.Predmet.ProtustrankaFormatedWithAdressOIB>
  <DomainObject.Predmet.ProtustrankaWithAdress>
    <izvorni_sadrzaj>POLJOPRIVREDNO-GOSPODARSKA ZADRUGA PETRINJKA-2006, Petrinja Ive Maline 33, 44250 Petrinja</izvorni_sadrzaj>
    <derivirana_varijabla naziv="DomainObject.Predmet.ProtustrankaWithAdress_1">POLJOPRIVREDNO-GOSPODARSKA ZADRUGA PETRINJKA-2006, Petrinja Ive Maline 33, 44250 Petrinja</derivirana_varijabla>
  </DomainObject.Predmet.ProtustrankaWithAdress>
  <DomainObject.Predmet.ProtustrankaWithAdressOIB>
    <izvorni_sadrzaj>POLJOPRIVREDNO-GOSPODARSKA ZADRUGA PETRINJKA-2006, Petrinja, OIB 33443751020, Ive Maline 33, 44250 Petrinja</izvorni_sadrzaj>
    <derivirana_varijabla naziv="DomainObject.Predmet.ProtustrankaWithAdressOIB_1">POLJOPRIVREDNO-GOSPODARSKA ZADRUGA PETRINJKA-2006, Petrinja, OIB 33443751020, Ive Maline 33, 44250 Petrinja</derivirana_varijabla>
  </DomainObject.Predmet.ProtustrankaWithAdressOIB>
  <DomainObject.Predmet.ProtustrankaNazivFormated>
    <izvorni_sadrzaj>POLJOPRIVREDNO-GOSPODARSKA ZADRUGA PETRINJKA-2006, Petrinja</izvorni_sadrzaj>
    <derivirana_varijabla naziv="DomainObject.Predmet.ProtustrankaNazivFormated_1">POLJOPRIVREDNO-GOSPODARSKA ZADRUGA PETRINJKA-2006, Petrinja</derivirana_varijabla>
  </DomainObject.Predmet.ProtustrankaNazivFormated>
  <DomainObject.Predmet.ProtustrankaNazivFormatedOIB>
    <izvorni_sadrzaj>POLJOPRIVREDNO-GOSPODARSKA ZADRUGA PETRINJKA-2006, Petrinja, OIB 33443751020</izvorni_sadrzaj>
    <derivirana_varijabla naziv="DomainObject.Predmet.ProtustrankaNazivFormatedOIB_1">POLJOPRIVREDNO-GOSPODARSKA ZADRUGA PETRINJKA-2006, Petrinja, OIB 33443751020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POLJOPRIVREDNO-GOSPODARSKA ZADRUGA PETRINJKA-2006, Petrinja</item>
    </izvorni_sadrzaj>
    <derivirana_varijabla naziv="DomainObject.Predmet.ProtuStrankaListFormated_1">
      <item>POLJOPRIVREDNO-GOSPODARSKA ZADRUGA PETRINJKA-2006, Petrinja</item>
    </derivirana_varijabla>
  </DomainObject.Predmet.ProtuStrankaListFormated>
  <DomainObject.Predmet.ProtuStrankaListFormatedOIB>
    <izvorni_sadrzaj>
      <item>POLJOPRIVREDNO-GOSPODARSKA ZADRUGA PETRINJKA-2006, Petrinja, OIB 33443751020</item>
    </izvorni_sadrzaj>
    <derivirana_varijabla naziv="DomainObject.Predmet.ProtuStrankaListFormatedOIB_1">
      <item>POLJOPRIVREDNO-GOSPODARSKA ZADRUGA PETRINJKA-2006, Petrinja, OIB 33443751020</item>
    </derivirana_varijabla>
  </DomainObject.Predmet.ProtuStrankaListFormatedOIB>
  <DomainObject.Predmet.ProtuStrankaListFormatedWithAdress>
    <izvorni_sadrzaj>
      <item>POLJOPRIVREDNO-GOSPODARSKA ZADRUGA PETRINJKA-2006, Petrinja, Ive Maline 33, 44250 Petrinja</item>
    </izvorni_sadrzaj>
    <derivirana_varijabla naziv="DomainObject.Predmet.ProtuStrankaListFormatedWithAdress_1">
      <item>POLJOPRIVREDNO-GOSPODARSKA ZADRUGA PETRINJKA-2006, Petrinja, Ive Maline 33, 44250 Petrinja</item>
    </derivirana_varijabla>
  </DomainObject.Predmet.ProtuStrankaListFormatedWithAdress>
  <DomainObject.Predmet.ProtuStrankaListFormatedWithAdressOIB>
    <izvorni_sadrzaj>
      <item>POLJOPRIVREDNO-GOSPODARSKA ZADRUGA PETRINJKA-2006, Petrinja, OIB 33443751020, Ive Maline 33, 44250 Petrinja</item>
    </izvorni_sadrzaj>
    <derivirana_varijabla naziv="DomainObject.Predmet.ProtuStrankaListFormatedWithAdressOIB_1">
      <item>POLJOPRIVREDNO-GOSPODARSKA ZADRUGA PETRINJKA-2006, Petrinja, OIB 33443751020, Ive Maline 33, 44250 Petrinja</item>
    </derivirana_varijabla>
  </DomainObject.Predmet.ProtuStrankaListFormatedWithAdressOIB>
  <DomainObject.Predmet.ProtuStrankaListNazivFormated>
    <izvorni_sadrzaj>
      <item>POLJOPRIVREDNO-GOSPODARSKA ZADRUGA PETRINJKA-2006, Petrinja</item>
    </izvorni_sadrzaj>
    <derivirana_varijabla naziv="DomainObject.Predmet.ProtuStrankaListNazivFormated_1">
      <item>POLJOPRIVREDNO-GOSPODARSKA ZADRUGA PETRINJKA-2006, Petrinja</item>
    </derivirana_varijabla>
  </DomainObject.Predmet.ProtuStrankaListNazivFormated>
  <DomainObject.Predmet.ProtuStrankaListNazivFormatedOIB>
    <izvorni_sadrzaj>
      <item>POLJOPRIVREDNO-GOSPODARSKA ZADRUGA PETRINJKA-2006, Petrinja, OIB 33443751020</item>
    </izvorni_sadrzaj>
    <derivirana_varijabla naziv="DomainObject.Predmet.ProtuStrankaListNazivFormatedOIB_1">
      <item>POLJOPRIVREDNO-GOSPODARSKA ZADRUGA PETRINJKA-2006, Petrinja, OIB 33443751020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POLJOPRIVREDNO-GOSPODARSKA ZADRUGA PETRINJKA-2006, Petrinja</izvorni_sadrzaj>
    <derivirana_varijabla naziv="DomainObject.Predmet.ProtustrankaIDrugi_1">POLJOPRIVREDNO-GOSPODARSKA ZADRUGA PETRINJKA-2006, Petrinja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POLJOPRIVREDNO-GOSPODARSKA ZADRUGA PETRINJKA-2006, Petrinja, OIB 33443751020, Ive Maline 33, 44250 Petrinja</izvorni_sadrzaj>
    <derivirana_varijabla naziv="DomainObject.Predmet.ProtustrankaIDrugiAdressOIB_1">POLJOPRIVREDNO-GOSPODARSKA ZADRUGA PETRINJKA-2006, Petrinja, OIB 33443751020, Ive Maline 33,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POLJOPRIVREDNO-GOSPODARSKA ZADRUGA PETRINJKA-2006, Petrinja</item>
      <item>FINA Regionalni centar Zagreb</item>
    </izvorni_sadrzaj>
    <derivirana_varijabla naziv="DomainObject.Predmet.SudioniciListNaziv_1">
      <item>POLJOPRIVREDNO-GOSPODARSKA ZADRUGA PETRINJKA-2006, Petrinja</item>
      <item>FINA Regionalni centar Zagreb</item>
    </derivirana_varijabla>
  </DomainObject.Predmet.SudioniciListNaziv>
  <DomainObject.Predmet.SudioniciListAdressOIB>
    <izvorni_sadrzaj>
      <item>POLJOPRIVREDNO-GOSPODARSKA ZADRUGA PETRINJKA-2006, Petrinja, OIB 33443751020, Ive Maline 33,44250 Petrinja</item>
      <item>FINA Regionalni centar Zagreb, OIB 85821130368, Trg svibanjskih žrtava 1995. 1,10000 Zagreb</item>
    </izvorni_sadrzaj>
    <derivirana_varijabla naziv="DomainObject.Predmet.SudioniciListAdressOIB_1">
      <item>POLJOPRIVREDNO-GOSPODARSKA ZADRUGA PETRINJKA-2006, Petrinja, OIB 33443751020, Ive Maline 33,44250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33443751020</item>
      <item>, OIB 85821130368</item>
    </izvorni_sadrzaj>
    <derivirana_varijabla naziv="DomainObject.Predmet.SudioniciListNazivOIB_1">
      <item>, OIB 33443751020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1356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2016-05-30T11:53:00Z</dcterms:created>
  <dc:creator>ilukac</dc:creator>
  <cp:lastModifiedBy>Violeta Rihtar</cp:lastModifiedBy>
  <cp:lastPrinted>2016-05-30T11:53:00Z</cp:lastPrinted>
  <dcterms:modified xmlns:xsi="http://www.w3.org/2001/XMLSchema-instance" xsi:type="dcterms:W3CDTF">2016-05-31T07:51:00Z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