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5219E" w:rsidR="002C789E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C789E" w:rsidP="0085219E" w:rsidR="002C789E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C789E" w:rsidP="0085219E" w:rsidR="002C789E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C789E" w:rsidP="0085219E" w:rsidR="002C789E" w:rsidRPr="009077C2">
            <w:pPr>
              <w:jc w:val="center"/>
            </w:pPr>
            <w:r>
              <w:t xml:space="preserve">Trgovački sud u Osijeku   </w:t>
            </w:r>
          </w:p>
          <w:p w:rsidRDefault="002C789E" w:rsidP="0085219E" w:rsidR="002C789E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85219E" w:rsidR="002C789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C789E" w:rsidP="0085219E" w:rsidR="002C789E">
            <w:pPr>
              <w:pStyle w:val="VSVerzija"/>
              <w:jc w:val="center"/>
            </w:pPr>
            <w:r>
              <w:t>Poslovni broj: 13 St-411/12-163</w:t>
            </w:r>
          </w:p>
          <w:p w:rsidRDefault="002C789E" w:rsidP="0085219E" w:rsidR="002C789E" w:rsidRPr="00974EE9">
            <w:pPr>
              <w:pStyle w:val="VSVerzija"/>
              <w:jc w:val="center"/>
            </w:pPr>
          </w:p>
        </w:tc>
      </w:tr>
    </w:tbl>
    <w:p w14:textId="dadb495" w14:paraId="dadb495" w:rsidRDefault="002C789E" w:rsidP="002C789E" w:rsidR="002C789E">
      <w:pPr>
        <w:jc w:val="both"/>
        <w15:collapsed w:val="false"/>
      </w:pPr>
    </w:p>
    <w:p w:rsidRDefault="002C789E" w:rsidP="002C789E" w:rsidR="002C789E">
      <w:pPr>
        <w:jc w:val="both"/>
      </w:pPr>
    </w:p>
    <w:p w:rsidRDefault="002C789E" w:rsidP="002C789E" w:rsidR="002C789E">
      <w:pPr>
        <w:jc w:val="center"/>
      </w:pPr>
      <w:r>
        <w:t>R E P U B L I K A    H R V A T S K A</w:t>
      </w:r>
    </w:p>
    <w:p w:rsidRDefault="002C789E" w:rsidP="002C789E" w:rsidR="002C789E" w:rsidRPr="00A56185">
      <w:pPr>
        <w:jc w:val="center"/>
      </w:pPr>
    </w:p>
    <w:p w:rsidRDefault="002C789E" w:rsidP="002C789E" w:rsidR="002C789E" w:rsidRPr="00A56185">
      <w:pPr>
        <w:jc w:val="center"/>
      </w:pPr>
      <w:r>
        <w:t xml:space="preserve">Z A K L J U Č A K 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3B5F6A">
        <w:t xml:space="preserve"> </w:t>
      </w:r>
      <w:r w:rsidR="002C789E">
        <w:t xml:space="preserve">7. siječnja 2019. </w:t>
      </w:r>
      <w:r w:rsidR="005E3C8A">
        <w:t xml:space="preserve">             </w:t>
      </w:r>
    </w:p>
    <w:p w:rsidRDefault="00F27DF9" w:rsidP="00904741" w:rsidR="00F27DF9">
      <w:pPr>
        <w:jc w:val="both"/>
      </w:pPr>
    </w:p>
    <w:p w:rsidRDefault="00586951" w:rsidP="00904741" w:rsidR="00586951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E54AC2" w:rsidP="00E54AC2" w:rsidR="00E54AC2">
      <w:pPr>
        <w:jc w:val="both"/>
        <w:rPr>
          <w:color w:val="000000"/>
        </w:rPr>
      </w:pPr>
    </w:p>
    <w:p w:rsidRDefault="00C117FF" w:rsidP="00C117FF" w:rsidR="00E54AC2" w:rsidRPr="00C117FF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U</w:t>
      </w:r>
      <w:r w:rsidR="00E54AC2" w:rsidRPr="00C117FF">
        <w:rPr>
          <w:color w:val="000000"/>
        </w:rPr>
        <w:t>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3A29C8" w:rsidP="00C117FF" w:rsidR="0014294C" w:rsidRPr="0014294C">
      <w:pPr>
        <w:pStyle w:val="Odlomakpopisa"/>
        <w:numPr>
          <w:ilvl w:val="0"/>
          <w:numId w:val="19"/>
        </w:numPr>
        <w:jc w:val="both"/>
      </w:pPr>
      <w:r>
        <w:t xml:space="preserve"> </w:t>
      </w:r>
      <w:r w:rsidR="002C789E">
        <w:t>26.422,97</w:t>
      </w:r>
      <w:r w:rsidR="00C117FF"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4E5DCA">
        <w:t>vadeset</w:t>
      </w:r>
      <w:r w:rsidR="002C789E">
        <w:t>četvrta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3B5F6A">
        <w:t xml:space="preserve"> </w:t>
      </w:r>
      <w:r w:rsidR="002C789E">
        <w:t>5. veljače 2019.</w:t>
      </w:r>
      <w:r w:rsidR="00642174">
        <w:t xml:space="preserve"> </w:t>
      </w:r>
      <w:r w:rsidR="00364EF5">
        <w:t xml:space="preserve"> godine u </w:t>
      </w:r>
      <w:r w:rsidR="003B5F6A">
        <w:t>10,00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8807F3" w:rsidR="009B3655" w:rsidRPr="008807F3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C117FF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</w:t>
      </w:r>
      <w:r w:rsidR="00C117FF">
        <w:t xml:space="preserve"> prodaju se na dvadeset</w:t>
      </w:r>
      <w:r w:rsidR="002C789E">
        <w:t>četvrtom</w:t>
      </w:r>
      <w:r w:rsidR="00202502">
        <w:t xml:space="preserve"> </w:t>
      </w:r>
      <w:r w:rsidR="006E1A6D">
        <w:t xml:space="preserve"> </w:t>
      </w:r>
      <w:r w:rsidR="00180E3F">
        <w:t xml:space="preserve"> </w:t>
      </w:r>
      <w:r w:rsidR="006A435E">
        <w:t>r</w:t>
      </w:r>
      <w:r w:rsidR="00111055">
        <w:t>očištu</w:t>
      </w:r>
      <w:r w:rsidR="00C44250">
        <w:t xml:space="preserve"> </w:t>
      </w:r>
      <w:r w:rsidR="003B5F6A">
        <w:t>za</w:t>
      </w:r>
      <w:r w:rsidR="006E1A6D">
        <w:t xml:space="preserve"> </w:t>
      </w:r>
      <w:r>
        <w:t xml:space="preserve">dražbu po </w:t>
      </w:r>
      <w:r w:rsidR="006E1A6D">
        <w:t xml:space="preserve"> </w:t>
      </w:r>
      <w:r w:rsidR="00C117FF">
        <w:t xml:space="preserve">početnoj </w:t>
      </w:r>
      <w:r w:rsidR="008807F3">
        <w:t xml:space="preserve">cijeni koja je jednaka </w:t>
      </w:r>
      <w:r>
        <w:t>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8807F3">
        <w:t xml:space="preserve">e </w:t>
      </w:r>
      <w:r w:rsidR="00DC7F70">
        <w:t>cijen</w:t>
      </w:r>
      <w:r w:rsidR="003B5F6A">
        <w:t>e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586951" w:rsidP="00586951" w:rsidR="00586951">
      <w:pPr>
        <w:jc w:val="both"/>
      </w:pPr>
    </w:p>
    <w:p w:rsidRDefault="00586951" w:rsidP="00586951" w:rsidR="00586951">
      <w:pPr>
        <w:jc w:val="center"/>
      </w:pPr>
      <w:r>
        <w:lastRenderedPageBreak/>
        <w:t>2</w:t>
      </w:r>
    </w:p>
    <w:p w:rsidRDefault="00586951" w:rsidP="00586951" w:rsidR="00586951">
      <w:pPr>
        <w:jc w:val="right"/>
      </w:pPr>
      <w:r w:rsidRPr="00586951">
        <w:t>13 St-411/12-1</w:t>
      </w:r>
      <w:r w:rsidR="007E3AF8">
        <w:t>63</w:t>
      </w: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6E1A6D" w:rsidR="00F27DF9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8807F3" w:rsidR="006E1A6D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807F3" w:rsidP="00364EF5" w:rsidR="00E54AC2">
      <w:pPr>
        <w:ind w:left="1788"/>
        <w:jc w:val="both"/>
      </w:pPr>
      <w:r>
        <w:t xml:space="preserve">                </w:t>
      </w:r>
    </w:p>
    <w:p w:rsidRDefault="00A11A10" w:rsidP="000465B9" w:rsidR="00A11A10">
      <w:pPr>
        <w:ind w:left="1788"/>
        <w:jc w:val="both"/>
      </w:pPr>
    </w:p>
    <w:p w:rsidRDefault="00586951" w:rsidP="00586951" w:rsidR="00586951">
      <w:pPr>
        <w:ind w:left="1788"/>
        <w:jc w:val="center"/>
      </w:pPr>
      <w:r>
        <w:lastRenderedPageBreak/>
        <w:t>3</w:t>
      </w:r>
    </w:p>
    <w:p w:rsidRDefault="00586951" w:rsidP="00586951" w:rsidR="00586951">
      <w:pPr>
        <w:ind w:left="1788"/>
        <w:jc w:val="right"/>
      </w:pPr>
      <w:r w:rsidRPr="00586951">
        <w:t>13 St-411/12-1</w:t>
      </w:r>
      <w:r w:rsidR="007E3AF8">
        <w:t>63</w:t>
      </w: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564CF5" w:rsidP="00904741" w:rsidR="00564CF5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</w:t>
      </w:r>
      <w:r w:rsidR="00586951">
        <w:rPr>
          <w:bCs/>
        </w:rPr>
        <w:t xml:space="preserve"> i 104/17</w:t>
      </w:r>
      <w:r w:rsidR="00CF44D3">
        <w:rPr>
          <w:bCs/>
        </w:rPr>
        <w:t>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86951">
        <w:rPr>
          <w:bCs/>
        </w:rPr>
        <w:t>dvadeset</w:t>
      </w:r>
      <w:r w:rsidR="007E3AF8">
        <w:rPr>
          <w:bCs/>
        </w:rPr>
        <w:t>treće</w:t>
      </w:r>
      <w:r w:rsidR="00447158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</w:t>
      </w:r>
      <w:r w:rsidR="007E3AF8">
        <w:rPr>
          <w:bCs/>
        </w:rPr>
        <w:t>četvrtoj</w:t>
      </w:r>
      <w:r w:rsidR="00F969D1">
        <w:rPr>
          <w:bCs/>
        </w:rPr>
        <w:t xml:space="preserve"> javnoj dražbi, umanjena je za </w:t>
      </w:r>
      <w:r w:rsidR="00AB7373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586951">
        <w:t xml:space="preserve"> </w:t>
      </w:r>
      <w:r w:rsidR="007E3AF8">
        <w:t xml:space="preserve">7. siječanj 2019. </w:t>
      </w:r>
      <w:r w:rsidR="004E5AAD">
        <w:t xml:space="preserve">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564CF5" w:rsidP="00CE45E9" w:rsidR="00564CF5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B14162" w:rsidP="00904741" w:rsidR="00B14162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586951">
        <w:t>učka nije dopuštena žalba</w:t>
      </w:r>
      <w:r w:rsidR="00CF44D3">
        <w:t xml:space="preserve"> (članak 11. stav 9. Stečajnog zakona</w:t>
      </w:r>
      <w:r w:rsidR="00586951">
        <w:t>).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>6. roč.</w:t>
      </w:r>
      <w:r w:rsidR="00586951">
        <w:t xml:space="preserve"> </w:t>
      </w:r>
      <w:r w:rsidR="007E3AF8">
        <w:t xml:space="preserve"> 5/2 </w:t>
      </w:r>
      <w:r w:rsidR="004E5AAD">
        <w:t xml:space="preserve">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86592A"/>
    <w:multiLevelType w:val="hybridMultilevel"/>
    <w:tmpl w:val="5AD643CC"/>
    <w:lvl w:tplc="F09E9B2C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7E25C20"/>
    <w:multiLevelType w:val="hybridMultilevel"/>
    <w:tmpl w:val="A2C03282"/>
    <w:lvl w:tplc="E760E5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5"/>
  </w:num>
  <w:num w:numId="7">
    <w:abstractNumId w:val="18"/>
  </w:num>
  <w:num w:numId="8">
    <w:abstractNumId w:val="5"/>
  </w:num>
  <w:num w:numId="9">
    <w:abstractNumId w:val="1"/>
  </w:num>
  <w:num w:numId="10">
    <w:abstractNumId w:val="19"/>
  </w:num>
  <w:num w:numId="11">
    <w:abstractNumId w:val="16"/>
  </w:num>
  <w:num w:numId="12">
    <w:abstractNumId w:val="7"/>
  </w:num>
  <w:num w:numId="13">
    <w:abstractNumId w:val="9"/>
  </w:num>
  <w:num w:numId="14">
    <w:abstractNumId w:val="13"/>
  </w:num>
  <w:num w:numId="15">
    <w:abstractNumId w:val="14"/>
  </w:num>
  <w:num w:numId="16">
    <w:abstractNumId w:val="0"/>
  </w:num>
  <w:num w:numId="17">
    <w:abstractNumId w:val="4"/>
  </w:num>
  <w:num w:numId="18">
    <w:abstractNumId w:val="10"/>
  </w:num>
  <w:num w:numId="19">
    <w:abstractNumId w:val="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2AA8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C789E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B5F6A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47158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E5DCA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4CF5"/>
    <w:rsid w:val="00574352"/>
    <w:rsid w:val="00586951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A6D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3AF8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07F3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14162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96FA8"/>
    <w:rsid w:val="00BB7D67"/>
    <w:rsid w:val="00BE33FF"/>
    <w:rsid w:val="00C037AB"/>
    <w:rsid w:val="00C117FF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55419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customStyle="true" w:styleId="VSVerzija" w:type="paragraph">
    <w:name w:val="VS_Verzija"/>
    <w:basedOn w:val="Normal"/>
    <w:rsid w:val="002C78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96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customStyle="1" w:styleId="VSVerzija" w:type="paragraph">
    <w:name w:val="VS_Verzija"/>
    <w:basedOn w:val="Normal"/>
    <w:rsid w:val="002C78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96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St-411/2012-160</izvorni_sadrzaj>
    <derivirana_varijabla naziv="DomainObject.PredzadnjaOdlukaIzPredmeta.Oznaka_1">St-411/2012-160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31F9D-5BAC-4176-BB5D-3CBEBC06C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5128</properties:Characters>
  <properties:Lines>150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2019-01-07T09:28:00Z</dcterms:created>
  <dc:creator>Korisnik</dc:creator>
  <cp:lastModifiedBy>Maja Kocijan</cp:lastModifiedBy>
  <cp:lastPrinted>2019-01-07T09:28:00Z</cp:lastPrinted>
  <dcterms:modified xmlns:xsi="http://www.w3.org/2001/XMLSchema-instance" xsi:type="dcterms:W3CDTF">2019-01-07T09:33:00Z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XXIV prodaja - 5.2.2019..docx)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