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71a2" w14:paraId="c6771a2" w:rsidRDefault="00AE649C" w:rsidP="00FA5B5E" w:rsidR="00AE649C" w:rsidRPr="00B76F3C">
      <w:pPr>
        <w:pStyle w:val="Naslov3"/>
        <w15:collapsed w:val="false"/>
      </w:pPr>
    </w:p>
    <w:p w:rsidRDefault="00A223F0" w:rsidP="00A223F0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      5. St-222/2016-6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23F0" w:rsidP="00A223F0" w:rsid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223F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223F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223F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223F0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AS DEKOR jednostavno društvo s ograničenom odgovornošću za uslužne djelatnosti, Virovitica, Matije Gupca 50, MBS: 010090495, OIB: 37053151852, 20. rujna</w:t>
      </w:r>
      <w:r w:rsidRPr="00A223F0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r i j e š i o   j e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AS DEKOR jednostavno društvo s ograničenom odgovornošću za uslužne djelatnosti, Virovitica, Matije Gupca 50,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A223F0">
        <w:rPr>
          <w:rFonts w:cs="Times New Roman" w:eastAsia="Times New Roman"/>
          <w:noProof/>
          <w:szCs w:val="20"/>
          <w:lang w:eastAsia="hr-HR"/>
        </w:rPr>
        <w:t xml:space="preserve"> model HR05 540-222-16.              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A223F0">
        <w:rPr>
          <w:rFonts w:cs="Times New Roman" w:eastAsia="Times New Roman"/>
          <w:szCs w:val="20"/>
          <w:lang w:eastAsia="hr-HR"/>
        </w:rPr>
        <w:t>t.I</w:t>
      </w:r>
      <w:proofErr w:type="spellEnd"/>
      <w:r w:rsidRPr="00A223F0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Obrazloženje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223F0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22. ožujka 2016. podnijela prijedlog za otvaranje stečajnog postupka nad dužnikom </w:t>
      </w:r>
      <w:r w:rsidRPr="00A223F0">
        <w:rPr>
          <w:rFonts w:cs="Times New Roman" w:eastAsia="Times New Roman"/>
          <w:szCs w:val="20"/>
          <w:lang w:eastAsia="hr-HR"/>
        </w:rPr>
        <w:t xml:space="preserve">AS DEKOR j.d.o.o. za uslužne djelatnosti, Virovitica, Matije Gupca 50. U prijedlogu navodi da na dan 1. rujna 2015. dužnik u Očevidniku redoslijeda osnova za plaćanje ima evidentirane neizvršene osnove za plaćanje u neprekinutom razdoblju od 254 dana, u ukupnom iznosu od 6.741,48 kn, u koji iznos je uračunata kamata i naknada </w:t>
      </w:r>
      <w:r w:rsidRPr="00A223F0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A223F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254 dana i jednog zaposlenog.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Kako je iz prijedloga proizlazila vjerojatnost postojanja stečajnog razloga – nesposobnosti za plaćanje iz čl.6. st.2. SZ-a, sud je temeljem čl.115. st.1. SZ-a, donio rješenje o pokretanju prethodnog postupka radi utvrđivanja pretpostavki za otvaranje stečajnog postupka i, temeljem čl.123. st.1. i čl.128. st.1. i 5. SZ-a zakazao ročište radi izjašnjenja o prijedlogu i rasprave o uvjetima za otvaranje stečajnog postupka, na koje su pozvani predlagatelj Financijska agencija i zakonski zastupnik dužnika. Ujedno je zakonskom zastupniku dužnika je, sukladno čl.117. st.2. SZ-a, naloženo da sastavi i podnese sudu pisano izvješće o financijsko-gospodarskom stanju dužnika te dostavi obrazac GFI za 2015. sa bilješkama i bruto bilancu za 2015.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Zakonski zastupnik dužnika je podneskom od 5. svibnja 2016. navela da moli daljnji rok od 15 dana radi sastavljanja i podnošenja pisanog izvješća o financijskom i gospodarskom stanju dužnika, uz napomenu da dužnik nema nikakve imovine a da se kao zaposlena u društvu još uvijek vodi ona.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Sud je zakonskom zastupniku dužnika dodijelio daljnji rok od 15 dana radi sastavljanja i dostave pisanog izvješća, no niti u tom roku izvješće nije dostavljeno.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Radi utvrđenja činjenice koja se odnosi na imovinu dužnika sud je                     izvršio uvid u registar godišnjih financijskih izvješća (RGFI) - javna objava, koji vodi Fina, te utvrdio da nema objavljenih financijskih izvješća dužnika. 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Na temelju navoda Financijske agencije iz prijedloga za otvaranje stečajnog postupka, o evidentiranim neizvršenim osnovama za plaćanje u neprekinutom razdoblju od 254 dana, koji podatak zakonski zastupnik dužnika nije osporio, sud utvrđuje da je ispunjen razlog nesposobnosti za plaćanje, propisan čl.6. st.2. SZ-a.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Iz navoda zakonskog zastupnika dužnika i javno dostupnih podataka ne proizlazi da dužnik raspolaže imovinom koja bi bila dovoljna za namirenje troškova prethodnog i stečajnog postupka. 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 računa, knjigovodstvene poslove i zbrinjavanje arhive, telefon, uredski materijal i poštarinu, putovanje stečajnog upravitelja, nagradu i osiguranje stečajnog upravitelja.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(čl.132. st.1. SZ-a</w:t>
      </w:r>
      <w:r w:rsidRPr="00A223F0">
        <w:rPr>
          <w:rFonts w:cs="Times New Roman" w:eastAsia="Times New Roman"/>
          <w:noProof/>
          <w:szCs w:val="20"/>
          <w:lang w:eastAsia="hr-HR"/>
        </w:rPr>
        <w:t xml:space="preserve">) pozvao </w:t>
      </w:r>
      <w:r w:rsidRPr="00A223F0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će, ukoliko predujam ne bude plaćen u roku od 15 dana, donijeti rješenje o otvaranju i zaključenju stečajnog postupka nad dužnikom.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U Bjelovaru, 20. rujna 2016.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A223F0">
        <w:rPr>
          <w:rFonts w:cs="Times New Roman" w:eastAsia="Times New Roman"/>
          <w:szCs w:val="20"/>
          <w:lang w:eastAsia="hr-HR"/>
        </w:rPr>
        <w:t>Rj</w:t>
      </w:r>
      <w:proofErr w:type="spellEnd"/>
      <w:r w:rsidRPr="00A223F0">
        <w:rPr>
          <w:rFonts w:cs="Times New Roman" w:eastAsia="Times New Roman"/>
          <w:szCs w:val="20"/>
          <w:lang w:eastAsia="hr-HR"/>
        </w:rPr>
        <w:t>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1. DNA: Fini – putem e-oglasne ploče i putem sudskog dostavljača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A223F0">
        <w:rPr>
          <w:rFonts w:cs="Times New Roman" w:eastAsia="Times New Roman"/>
          <w:szCs w:val="20"/>
          <w:lang w:eastAsia="hr-HR"/>
        </w:rPr>
        <w:t>Sc</w:t>
      </w:r>
      <w:proofErr w:type="spellEnd"/>
      <w:r w:rsidRPr="00A223F0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23F0">
        <w:rPr>
          <w:rFonts w:cs="Times New Roman" w:eastAsia="Times New Roman"/>
          <w:szCs w:val="20"/>
          <w:lang w:eastAsia="hr-HR"/>
        </w:rPr>
        <w:t>Bj.20.9.2016.</w:t>
      </w: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spacing w:before="480"/>
        <w:jc w:val="both"/>
        <w:rPr>
          <w:rFonts w:cs="Times New Roman" w:eastAsia="Calibri" w:hAnsi="Calibri" w:ascii="Calibri"/>
          <w:noProof/>
        </w:rPr>
      </w:pPr>
    </w:p>
    <w:p w:rsidRDefault="00A223F0" w:rsidP="00A223F0" w:rsidR="00A223F0" w:rsidRPr="00A223F0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23F0" w:rsidP="00A223F0" w:rsidR="00A223F0" w:rsidRPr="00A223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3F0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406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St-222/2016-6</izvorni_sadrzaj>
    <derivirana_varijabla naziv="DomainObject.Oznaka_1">St-222/2016-6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DEKOR jednostavno društvo s ograničenom odgovornošću za uslužne djelatnosti, Virovitica</izvorni_sadrzaj>
    <derivirana_varijabla naziv="DomainObject.Predmet.ProtustrankaFormated_1">  AS DEKOR jednostavno društvo s ograničenom odgovornošću za uslužne djelatnosti, Virovitica</derivirana_varijabla>
  </DomainObject.Predmet.ProtustrankaFormated>
  <DomainObject.Predmet.ProtustrankaFormatedOIB>
    <izvorni_sadrzaj>  AS DEKOR jednostavno društvo s ograničenom odgovornošću za uslužne djelatnosti, Virovitica, OIB 37053151852</izvorni_sadrzaj>
    <derivirana_varijabla naziv="DomainObject.Predmet.ProtustrankaFormatedOIB_1">  AS DEKOR jednostavno društvo s ograničenom odgovornošću za uslužne djelatnosti, Virovitica, OIB 37053151852</derivirana_varijabla>
  </DomainObject.Predmet.ProtustrankaFormatedOIB>
  <DomainObject.Predmet.ProtustrankaFormatedWithAdress>
    <izvorni_sadrzaj> AS DEKOR jednostavno društvo s ograničenom odgovornošću za uslužne djelatnosti, Virovitica, Matije Gupca 50, 33000 Virovitica</izvorni_sadrzaj>
    <derivirana_varijabla naziv="DomainObject.Predmet.ProtustrankaFormatedWithAdress_1"> AS DEKOR jednostavno društvo s ograničenom odgovornošću za uslužne djelatnosti, Virovitica, Matije Gupca 50, 33000 Virovitica</derivirana_varijabla>
  </DomainObject.Predmet.ProtustrankaFormatedWithAdress>
  <DomainObject.Predmet.ProtustrankaFormatedWithAdressOIB>
    <izvorni_sadrzaj> AS DEKOR jednostavno društvo s ograničenom odgovornošću za uslužne djelatnosti, Virovitica, OIB 37053151852, Matije Gupca 50, 33000 Virovitica</izvorni_sadrzaj>
    <derivirana_varijabla naziv="DomainObject.Predmet.ProtustrankaFormatedWithAdressOIB_1"> AS DEKOR jednostavno društvo s ograničenom odgovornošću za uslužne djelatnosti, Virovitica, OIB 37053151852, Matije Gupca 50, 33000 Virovitica</derivirana_varijabla>
  </DomainObject.Predmet.ProtustrankaFormatedWithAdressOIB>
  <DomainObject.Predmet.ProtustrankaWithAdress>
    <izvorni_sadrzaj>AS DEKOR jednostavno društvo s ograničenom odgovornošću za uslužne djelatnosti, Virovitica Matije Gupca 50, 33000 Virovitica</izvorni_sadrzaj>
    <derivirana_varijabla naziv="DomainObject.Predmet.ProtustrankaWithAdress_1">AS DEKOR jednostavno društvo s ograničenom odgovornošću za uslužne djelatnosti, Virovitica Matije Gupca 50, 33000 Virovitica</derivirana_varijabla>
  </DomainObject.Predmet.ProtustrankaWithAdress>
  <DomainObject.Predmet.ProtustrankaWithAdressOIB>
    <izvorni_sadrzaj>AS DEKOR jednostavno društvo s ograničenom odgovornošću za uslužne djelatnosti, Virovitica, OIB 37053151852, Matije Gupca 50, 33000 Virovitica</izvorni_sadrzaj>
    <derivirana_varijabla naziv="DomainObject.Predmet.ProtustrankaWithAdressOIB_1">AS DEKOR jednostavno društvo s ograničenom odgovornošću za uslužne djelatnosti, Virovitica, OIB 37053151852, Matije Gupca 50, 33000 Virovitica</derivirana_varijabla>
  </DomainObject.Predmet.ProtustrankaWithAdressOIB>
  <DomainObject.Predmet.ProtustrankaNazivFormated>
    <izvorni_sadrzaj>AS DEKOR jednostavno društvo s ograničenom odgovornošću za uslužne djelatnosti, Virovitica</izvorni_sadrzaj>
    <derivirana_varijabla naziv="DomainObject.Predmet.ProtustrankaNazivFormated_1">AS DEKOR jednostavno društvo s ograničenom odgovornošću za uslužne djelatnosti, Virovitica</derivirana_varijabla>
  </DomainObject.Predmet.ProtustrankaNazivFormated>
  <DomainObject.Predmet.ProtustrankaNazivFormatedOIB>
    <izvorni_sadrzaj>AS DEKOR jednostavno društvo s ograničenom odgovornošću za uslužne djelatnosti, Virovitica, OIB 37053151852</izvorni_sadrzaj>
    <derivirana_varijabla naziv="DomainObject.Predmet.ProtustrankaNazivFormatedOIB_1">AS DEKOR jednostavno društvo s ograničenom odgovornošću za uslužne djelatnosti, Virovitica, OIB 37053151852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 DEKOR jednostavno društvo s ograničenom odgovornošću za uslužne djelatnosti, Virovitica</item>
    </izvorni_sadrzaj>
    <derivirana_varijabla naziv="DomainObject.Predmet.ProtuStrankaListFormated_1">
      <item>AS DEKOR jednostavno društvo s ograničenom odgovornošću za uslužne djelatnosti, Virovitica</item>
    </derivirana_varijabla>
  </DomainObject.Predmet.ProtuStrankaListFormated>
  <DomainObject.Predmet.ProtuStrankaListFormatedOIB>
    <izvorni_sadrzaj>
      <item>AS DEKOR jednostavno društvo s ograničenom odgovornošću za uslužne djelatnosti, Virovitica, OIB 37053151852</item>
    </izvorni_sadrzaj>
    <derivirana_varijabla naziv="DomainObject.Predmet.ProtuStrankaListFormatedOIB_1">
      <item>AS DEKOR jednostavno društvo s ograničenom odgovornošću za uslužne djelatnosti, Virovitica, OIB 37053151852</item>
    </derivirana_varijabla>
  </DomainObject.Predmet.ProtuStrankaListFormatedOIB>
  <DomainObject.Predmet.ProtuStrankaListFormatedWithAdress>
    <izvorni_sadrzaj>
      <item>AS DEKOR jednostavno društvo s ograničenom odgovornošću za uslužne djelatnosti, Virovitica, Matije Gupca 50, 33000 Virovitica</item>
    </izvorni_sadrzaj>
    <derivirana_varijabla naziv="DomainObject.Predmet.ProtuStrankaListFormatedWithAdress_1">
      <item>AS DEKOR jednostavno društvo s ograničenom odgovornošću za uslužne djelatnosti, Virovitica, Matije Gupca 50, 33000 Virovitica</item>
    </derivirana_varijabla>
  </DomainObject.Predmet.ProtuStrankaListFormatedWithAdress>
  <DomainObject.Predmet.ProtuStrankaListFormatedWithAdressOIB>
    <izvorni_sadrzaj>
      <item>AS DEKOR jednostavno društvo s ograničenom odgovornošću za uslužne djelatnosti, Virovitica, OIB 37053151852, Matije Gupca 50, 33000 Virovitica</item>
    </izvorni_sadrzaj>
    <derivirana_varijabla naziv="DomainObject.Predmet.ProtuStrankaListFormatedWithAdressOIB_1">
      <item>AS DEKOR jednostavno društvo s ograničenom odgovornošću za uslužne djelatnosti, Virovitica, OIB 37053151852, Matije Gupca 50, 33000 Virovitica</item>
    </derivirana_varijabla>
  </DomainObject.Predmet.ProtuStrankaListFormatedWithAdressOIB>
  <DomainObject.Predmet.ProtuStrankaListNazivFormated>
    <izvorni_sadrzaj>
      <item>AS DEKOR jednostavno društvo s ograničenom odgovornošću za uslužne djelatnosti, Virovitica</item>
    </izvorni_sadrzaj>
    <derivirana_varijabla naziv="DomainObject.Predmet.ProtuStrankaListNazivFormated_1">
      <item>AS DEKOR jednostavno društvo s ograničenom odgovornošću za uslužne djelatnosti, Virovitica</item>
    </derivirana_varijabla>
  </DomainObject.Predmet.ProtuStrankaListNazivFormated>
  <DomainObject.Predmet.ProtuStrankaListNazivFormatedOIB>
    <izvorni_sadrzaj>
      <item>AS DEKOR jednostavno društvo s ograničenom odgovornošću za uslužne djelatnosti, Virovitica, OIB 37053151852</item>
    </izvorni_sadrzaj>
    <derivirana_varijabla naziv="DomainObject.Predmet.ProtuStrankaListNazivFormatedOIB_1">
      <item>AS DEKOR jednostavno društvo s ograničenom odgovornošću za uslužne djelatnosti, Virovitica, OIB 37053151852</item>
    </derivirana_varijabla>
  </DomainObject.Predmet.ProtuStrankaListNazivFormatedOIB>
  <DomainObject.Predmet.OstaliListFormated>
    <izvorni_sadrzaj>
      <item>Ana Stanković</item>
    </izvorni_sadrzaj>
    <derivirana_varijabla naziv="DomainObject.Predmet.OstaliListFormated_1">
      <item>Ana Stanković</item>
    </derivirana_varijabla>
  </DomainObject.Predmet.OstaliListFormated>
  <DomainObject.Predmet.OstaliListFormatedOIB>
    <izvorni_sadrzaj>
      <item>Ana Stanković, OIB 33815453352</item>
    </izvorni_sadrzaj>
    <derivirana_varijabla naziv="DomainObject.Predmet.OstaliListFormatedOIB_1">
      <item>Ana Stanković, OIB 33815453352</item>
    </derivirana_varijabla>
  </DomainObject.Predmet.OstaliListFormatedOIB>
  <DomainObject.Predmet.OstaliListFormatedWithAdress>
    <izvorni_sadrzaj>
      <item>Ana Stanković, Terezino Polje 40, 33406 Terezino Polje</item>
    </izvorni_sadrzaj>
    <derivirana_varijabla naziv="DomainObject.Predmet.OstaliListFormatedWithAdress_1">
      <item>Ana Stanković, Terezino Polje 40, 33406 Terezino Polje</item>
    </derivirana_varijabla>
  </DomainObject.Predmet.OstaliListFormatedWithAdress>
  <DomainObject.Predmet.OstaliListFormatedWithAdressOIB>
    <izvorni_sadrzaj>
      <item>Ana Stanković, OIB 33815453352, Terezino Polje 40, 33406 Terezino Polje</item>
    </izvorni_sadrzaj>
    <derivirana_varijabla naziv="DomainObject.Predmet.OstaliListFormatedWithAdressOIB_1">
      <item>Ana Stanković, OIB 33815453352, Terezino Polje 40, 33406 Terezino Polje</item>
    </derivirana_varijabla>
  </DomainObject.Predmet.OstaliListFormatedWithAdressOIB>
  <DomainObject.Predmet.OstaliListNazivFormated>
    <izvorni_sadrzaj>
      <item>Ana Stanković</item>
    </izvorni_sadrzaj>
    <derivirana_varijabla naziv="DomainObject.Predmet.OstaliListNazivFormated_1">
      <item>Ana Stanković</item>
    </derivirana_varijabla>
  </DomainObject.Predmet.OstaliListNazivFormated>
  <DomainObject.Predmet.OstaliListNazivFormatedOIB>
    <izvorni_sadrzaj>
      <item>Ana Stanković, OIB 33815453352</item>
    </izvorni_sadrzaj>
    <derivirana_varijabla naziv="DomainObject.Predmet.OstaliListNazivFormatedOIB_1">
      <item>Ana Stanković, OIB 33815453352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St-222/2016-6</izvorni_sadrzaj>
    <derivirana_varijabla naziv="DomainObject.PoslovniBrojDokumenta_1">St-222/2016-6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 DEKOR jednostavno društvo s ograničenom odgovornošću za uslužne djelatnosti, Virovitica</izvorni_sadrzaj>
    <derivirana_varijabla naziv="DomainObject.Predmet.ProtustrankaIDrugi_1">AS DEKOR jednostavno društvo s ograničenom odgovornošću za uslužne djelatnosti,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 DEKOR jednostavno društvo s ograničenom odgovornošću za uslužne djelatnosti, Virovitica, OIB 37053151852, Matije Gupca 50, 33000 Virovitica</izvorni_sadrzaj>
    <derivirana_varijabla naziv="DomainObject.Predmet.ProtustrankaIDrugiAdressOIB_1">AS DEKOR jednostavno društvo s ograničenom odgovornošću za uslužne djelatnosti, Virovitica, OIB 37053151852, Matije Gupca 50,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 DEKOR jednostavno društvo s ograničenom odgovornošću za uslužne djelatnosti, Virovitica</item>
      <item>Ana Stanković</item>
    </izvorni_sadrzaj>
    <derivirana_varijabla naziv="DomainObject.Predmet.SudioniciListNaziv_1">
      <item>FINA, RC ZAGREB, Podružnica Bjelovar</item>
      <item>AS DEKOR jednostavno društvo s ograničenom odgovornošću za uslužne djelatnosti, Virovitica</item>
      <item>Ana Stanković</item>
    </derivirana_varijabla>
  </DomainObject.Predmet.SudioniciListNaziv>
  <DomainObject.Predmet.SudioniciListAdressOIB>
    <izvorni_sadrzaj>
      <item>FINA, RC ZAGREB, Podružnica Bjelovar, OIB 85821130368, F. Supila 4,43000 Bjelovar</item>
      <item>AS DEKOR jednostavno društvo s ograničenom odgovornošću za uslužne djelatnosti, Virovitica, OIB 37053151852, Matije Gupca 50,33000 Virovitica</item>
      <item>Ana Stanković, OIB 33815453352, Terezino Polje 40,33406 Terezino Polje</item>
    </izvorni_sadrzaj>
    <derivirana_varijabla naziv="DomainObject.Predmet.SudioniciListAdressOIB_1">
      <item>FINA, RC ZAGREB, Podružnica Bjelovar, OIB 85821130368, F. Supila 4,43000 Bjelovar</item>
      <item>AS DEKOR jednostavno društvo s ograničenom odgovornošću za uslužne djelatnosti, Virovitica, OIB 37053151852, Matije Gupca 50,33000 Virovitica</item>
      <item>Ana Stanković, OIB 33815453352, Terezino Polje 40,33406 Terezino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57C80-98C8-408D-8E42-692A164CD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4691</properties:Characters>
  <properties:Lines>128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2016-09-20T06:19:00Z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St-222/2016-6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