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9a451a" w14:paraId="49a451a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3977C6">
        <w:t xml:space="preserve">CLEO TRADE d.o.o., Zadar, </w:t>
      </w:r>
      <w:proofErr w:type="spellStart"/>
      <w:r w:rsidR="003977C6">
        <w:t>Polačišće</w:t>
      </w:r>
      <w:proofErr w:type="spellEnd"/>
      <w:r w:rsidR="003977C6">
        <w:t xml:space="preserve"> 2, OIB: 60555047511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3977C6">
        <w:t>5. rujna</w:t>
      </w:r>
      <w:r w:rsidR="002B574C">
        <w:t xml:space="preserve"> 2018.</w:t>
      </w:r>
      <w:r w:rsidR="00D80A5D">
        <w:t xml:space="preserve"> 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C04405">
        <w:t xml:space="preserve">27. veljače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C04405">
        <w:t xml:space="preserve">13. veljače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8B1346" w:rsidP="008B1346" w:rsidR="008B1346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8B1346" w:rsidP="008B1346" w:rsidR="008B134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D253B" w:rsidP="000450E8" w:rsidR="008D253B">
      <w:pPr>
        <w:jc w:val="right"/>
      </w:pPr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3977C6">
      <w:t>418/2018-10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346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A5115"/>
    <w:rsid w:val="009B4C3B"/>
    <w:rsid w:val="009C62E3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1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34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34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34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34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1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34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34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34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34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1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CLEO TRADE društvo s ograničenom odgovornošću za trgovinu i usluge</izvorni_sadrzaj>
    <derivirana_varijabla naziv="DomainObject.Predmet.ProtustrankaFormated_1">  CLEO TRADE društvo s ograničenom odgovornošću za trgovinu i usluge</derivirana_varijabla>
  </DomainObject.Predmet.ProtustrankaFormated>
  <DomainObject.Predmet.ProtustrankaFormatedOIB>
    <izvorni_sadrzaj>  CLEO TRADE društvo s ograničenom odgovornošću za trgovinu i usluge, OIB 60555047511</izvorni_sadrzaj>
    <derivirana_varijabla naziv="DomainObject.Predmet.ProtustrankaFormatedOIB_1">  CLEO TRADE društvo s ograničenom odgovornošću za trgovinu i usluge, OIB 60555047511</derivirana_varijabla>
  </DomainObject.Predmet.ProtustrankaFormatedOIB>
  <DomainObject.Predmet.ProtustrankaFormatedWithAdress>
    <izvorni_sadrzaj> CLEO TRADE društvo s ograničenom odgovornošću za trgovinu i usluge, Polačišće 2, 23000 Zadar</izvorni_sadrzaj>
    <derivirana_varijabla naziv="DomainObject.Predmet.ProtustrankaFormatedWithAdress_1"> CLEO TRADE društvo s ograničenom odgovornošću za trgovinu i usluge, Polačišće 2, 23000 Zadar</derivirana_varijabla>
  </DomainObject.Predmet.ProtustrankaFormatedWithAdress>
  <DomainObject.Predmet.ProtustrankaFormatedWithAdressOIB>
    <izvorni_sadrzaj> CLEO TRADE društvo s ograničenom odgovornošću za trgovinu i usluge, OIB 60555047511, Polačišće 2, 23000 Zadar</izvorni_sadrzaj>
    <derivirana_varijabla naziv="DomainObject.Predmet.ProtustrankaFormatedWithAdressOIB_1"> CLEO TRADE društvo s ograničenom odgovornošću za trgovinu i usluge, OIB 60555047511, Polačišće 2, 23000 Zadar</derivirana_varijabla>
  </DomainObject.Predmet.ProtustrankaFormatedWithAdressOIB>
  <DomainObject.Predmet.ProtustrankaWithAdress>
    <izvorni_sadrzaj>CLEO TRADE društvo s ograničenom odgovornošću za trgovinu i usluge Polačišće 2, 23000 Zadar</izvorni_sadrzaj>
    <derivirana_varijabla naziv="DomainObject.Predmet.ProtustrankaWithAdress_1">CLEO TRADE društvo s ograničenom odgovornošću za trgovinu i usluge Polačišće 2, 23000 Zadar</derivirana_varijabla>
  </DomainObject.Predmet.ProtustrankaWithAdress>
  <DomainObject.Predmet.ProtustrankaWithAdressOIB>
    <izvorni_sadrzaj>CLEO TRADE društvo s ograničenom odgovornošću za trgovinu i usluge, OIB 60555047511, Polačišće 2, 23000 Zadar</izvorni_sadrzaj>
    <derivirana_varijabla naziv="DomainObject.Predmet.ProtustrankaWithAdressOIB_1">CLEO TRADE društvo s ograničenom odgovornošću za trgovinu i usluge, OIB 60555047511, Polačišće 2, 23000 Zadar</derivirana_varijabla>
  </DomainObject.Predmet.ProtustrankaWithAdressOIB>
  <DomainObject.Predmet.ProtustrankaNazivFormated>
    <izvorni_sadrzaj>CLEO TRADE društvo s ograničenom odgovornošću za trgovinu i usluge</izvorni_sadrzaj>
    <derivirana_varijabla naziv="DomainObject.Predmet.ProtustrankaNazivFormated_1">CLEO TRADE društvo s ograničenom odgovornošću za trgovinu i usluge</derivirana_varijabla>
  </DomainObject.Predmet.ProtustrankaNazivFormated>
  <DomainObject.Predmet.ProtustrankaNazivFormatedOIB>
    <izvorni_sadrzaj>CLEO TRADE društvo s ograničenom odgovornošću za trgovinu i usluge, OIB 60555047511</izvorni_sadrzaj>
    <derivirana_varijabla naziv="DomainObject.Predmet.ProtustrankaNazivFormatedOIB_1">CLEO TRADE društvo s ograničenom odgovornošću za trgovinu i usluge, OIB 60555047511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CLEO TRADE društvo s ograničenom odgovornošću za trgovinu i usluge</item>
    </izvorni_sadrzaj>
    <derivirana_varijabla naziv="DomainObject.Predmet.ProtuStrankaListFormated_1">
      <item>CLEO TRADE društvo s ograničenom odgovornošću za trgovinu i usluge</item>
    </derivirana_varijabla>
  </DomainObject.Predmet.ProtuStrankaListFormated>
  <DomainObject.Predmet.ProtuStrankaListFormatedOIB>
    <izvorni_sadrzaj>
      <item>CLEO TRADE društvo s ograničenom odgovornošću za trgovinu i usluge, OIB 60555047511</item>
    </izvorni_sadrzaj>
    <derivirana_varijabla naziv="DomainObject.Predmet.ProtuStrankaListFormatedOIB_1">
      <item>CLEO TRADE društvo s ograničenom odgovornošću za trgovinu i usluge, OIB 60555047511</item>
    </derivirana_varijabla>
  </DomainObject.Predmet.ProtuStrankaListFormatedOIB>
  <DomainObject.Predmet.ProtuStrankaListFormatedWithAdress>
    <izvorni_sadrzaj>
      <item>CLEO TRADE društvo s ograničenom odgovornošću za trgovinu i usluge, Polačišće 2, 23000 Zadar</item>
    </izvorni_sadrzaj>
    <derivirana_varijabla naziv="DomainObject.Predmet.ProtuStrankaListFormatedWithAdress_1">
      <item>CLEO TRADE društvo s ograničenom odgovornošću za trgovinu i usluge, Polačišće 2, 23000 Zadar</item>
    </derivirana_varijabla>
  </DomainObject.Predmet.ProtuStrankaListFormatedWithAdress>
  <DomainObject.Predmet.ProtuStrankaListFormatedWithAdressOIB>
    <izvorni_sadrzaj>
      <item>CLEO TRADE društvo s ograničenom odgovornošću za trgovinu i usluge, OIB 60555047511, Polačišće 2, 23000 Zadar</item>
    </izvorni_sadrzaj>
    <derivirana_varijabla naziv="DomainObject.Predmet.ProtuStrankaListFormatedWithAdressOIB_1">
      <item>CLEO TRADE društvo s ograničenom odgovornošću za trgovinu i usluge, OIB 60555047511, Polačišće 2, 23000 Zadar</item>
    </derivirana_varijabla>
  </DomainObject.Predmet.ProtuStrankaListFormatedWithAdressOIB>
  <DomainObject.Predmet.ProtuStrankaListNazivFormated>
    <izvorni_sadrzaj>
      <item>CLEO TRADE društvo s ograničenom odgovornošću za trgovinu i usluge</item>
    </izvorni_sadrzaj>
    <derivirana_varijabla naziv="DomainObject.Predmet.ProtuStrankaListNazivFormated_1">
      <item>CLEO TRADE društvo s ograničenom odgovornošću za trgovinu i usluge</item>
    </derivirana_varijabla>
  </DomainObject.Predmet.ProtuStrankaListNazivFormated>
  <DomainObject.Predmet.ProtuStrankaListNazivFormatedOIB>
    <izvorni_sadrzaj>
      <item>CLEO TRADE društvo s ograničenom odgovornošću za trgovinu i usluge, OIB 60555047511</item>
    </izvorni_sadrzaj>
    <derivirana_varijabla naziv="DomainObject.Predmet.ProtuStrankaListNazivFormatedOIB_1">
      <item>CLEO TRADE društvo s ograničenom odgovornošću za trgovinu i usluge, OIB 60555047511</item>
    </derivirana_varijabla>
  </DomainObject.Predmet.ProtuStrankaListNazivFormatedOIB>
  <DomainObject.Predmet.OstaliListFormated>
    <izvorni_sadrzaj>
      <item>PRZEMYSLAW CEZARY PSIUK</item>
    </izvorni_sadrzaj>
    <derivirana_varijabla naziv="DomainObject.Predmet.OstaliListFormated_1">
      <item>PRZEMYSLAW CEZARY PSIUK</item>
    </derivirana_varijabla>
  </DomainObject.Predmet.OstaliListFormated>
  <DomainObject.Predmet.OstaliListFormatedOIB>
    <izvorni_sadrzaj>
      <item>PRZEMYSLAW CEZARY PSIUK</item>
    </izvorni_sadrzaj>
    <derivirana_varijabla naziv="DomainObject.Predmet.OstaliListFormatedOIB_1">
      <item>PRZEMYSLAW CEZARY PSIUK</item>
    </derivirana_varijabla>
  </DomainObject.Predmet.OstaliListFormatedOIB>
  <DomainObject.Predmet.OstaliListFormatedWithAdress>
    <izvorni_sadrzaj>
      <item>PRZEMYSLAW CEZARY PSIUK, Ul. Kiedrzynska 79, 42-215 Czestochowa</item>
    </izvorni_sadrzaj>
    <derivirana_varijabla naziv="DomainObject.Predmet.OstaliListFormatedWithAdress_1">
      <item>PRZEMYSLAW CEZARY PSIUK, Ul. Kiedrzynska 79, 42-215 Czestochowa</item>
    </derivirana_varijabla>
  </DomainObject.Predmet.OstaliListFormatedWithAdress>
  <DomainObject.Predmet.OstaliListFormatedWithAdressOIB>
    <izvorni_sadrzaj>
      <item>PRZEMYSLAW CEZARY PSIUK, Ul. Kiedrzynska 79, 42-215 Czestochowa</item>
    </izvorni_sadrzaj>
    <derivirana_varijabla naziv="DomainObject.Predmet.OstaliListFormatedWithAdressOIB_1">
      <item>PRZEMYSLAW CEZARY PSIUK, Ul. Kiedrzynska 79, 42-215 Czestochowa</item>
    </derivirana_varijabla>
  </DomainObject.Predmet.OstaliListFormatedWithAdressOIB>
  <DomainObject.Predmet.OstaliListNazivFormated>
    <izvorni_sadrzaj>
      <item>PRZEMYSLAW CEZARY PSIUK</item>
    </izvorni_sadrzaj>
    <derivirana_varijabla naziv="DomainObject.Predmet.OstaliListNazivFormated_1">
      <item>PRZEMYSLAW CEZARY PSIUK</item>
    </derivirana_varijabla>
  </DomainObject.Predmet.OstaliListNazivFormated>
  <DomainObject.Predmet.OstaliListNazivFormatedOIB>
    <izvorni_sadrzaj>
      <item>PRZEMYSLAW CEZARY PSIUK</item>
    </izvorni_sadrzaj>
    <derivirana_varijabla naziv="DomainObject.Predmet.OstaliListNazivFormatedOIB_1">
      <item>PRZEMYSLAW CEZARY PSIUK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CLEO TRADE društvo s ograničenom odgovornošću za trgovinu i usluge</izvorni_sadrzaj>
    <derivirana_varijabla naziv="DomainObject.Predmet.ProtustrankaIDrugi_1">CLEO TRADE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CLEO TRADE društvo s ograničenom odgovornošću za trgovinu i usluge, OIB 60555047511, Polačišće 2, 23000 Zadar</izvorni_sadrzaj>
    <derivirana_varijabla naziv="DomainObject.Predmet.ProtustrankaIDrugiAdressOIB_1">CLEO TRADE društvo s ograničenom odgovornošću za trgovinu i usluge, OIB 60555047511,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CLEO TRADE društvo s ograničenom odgovornošću za trgovinu i usluge</item>
      <item>FINA</item>
      <item>PRZEMYSLAW CEZARY PSIUK</item>
    </izvorni_sadrzaj>
    <derivirana_varijabla naziv="DomainObject.Predmet.SudioniciListNaziv_1">
      <item>CLEO TRADE društvo s ograničenom odgovornošću za trgovinu i usluge</item>
      <item>FINA</item>
      <item>PRZEMYSLAW CEZARY PSIUK</item>
    </derivirana_varijabla>
  </DomainObject.Predmet.SudioniciListNaziv>
  <DomainObject.Predmet.SudioniciListAdressOIB>
    <izvorni_sadrzaj>
      <item>CLEO TRADE društvo s ograničenom odgovornošću za trgovinu i usluge, OIB 60555047511, Polačišće 2,23000 Zadar</item>
      <item>FINA, OIB 85821130368, Ivana Danila 4,23000 Zadar</item>
      <item>PRZEMYSLAW CEZARY PSIUK, Ul. Kiedrzynska 79,42-215 Czestochowa</item>
    </izvorni_sadrzaj>
    <derivirana_varijabla naziv="DomainObject.Predmet.SudioniciListAdressOIB_1">
      <item>CLEO TRADE društvo s ograničenom odgovornošću za trgovinu i usluge, OIB 60555047511, Polačišće 2,23000 Zadar</item>
      <item>FINA, OIB 85821130368, Ivana Danila 4,23000 Zadar</item>
      <item>PRZEMYSLAW CEZARY PSIUK, Ul. Kiedrzynska 79,42-215 Czestochowa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60555047511</item>
      <item>, OIB 85821130368</item>
      <item>, OIB null</item>
    </izvorni_sadrzaj>
    <derivirana_varijabla naziv="DomainObject.Predmet.SudioniciListNazivOIB_1">
      <item>, OIB 60555047511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St-418/2018-2</izvorni_sadrzaj>
    <derivirana_varijabla naziv="DomainObject.PredzadnjaOdlukaIzPredmeta.Oznaka_1">St-418/2018-2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9BBBA-2CBD-4378-9498-809501376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715</properties:Characters>
  <properties:Lines>28</properties:Lines>
  <properties:Paragraphs>11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Martina Kalmeta</cp:lastModifiedBy>
  <cp:lastPrinted>2019-02-13T07:44:00Z</cp:lastPrinted>
  <dcterms:modified xmlns:xsi="http://www.w3.org/2001/XMLSchema-instance" xsi:type="dcterms:W3CDTF">2019-02-13T07:44:00Z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(St-418-18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