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4576" w14:paraId="8b24576" w:rsidRDefault="000E460D" w:rsidP="0011750E" w:rsidR="000E460D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965B0" w:rsidP="0011750E" w:rsidR="009965B0">
      <w:pPr>
        <w:rPr>
          <w:rFonts w:hAnsi="Times New Roman" w:ascii="Times New Roman"/>
        </w:rPr>
      </w:pPr>
    </w:p>
    <w:p w:rsidRDefault="009965B0" w:rsidP="0011750E" w:rsidR="009965B0">
      <w:pPr>
        <w:rPr>
          <w:rFonts w:hAnsi="Times New Roman" w:ascii="Times New Roman"/>
        </w:rPr>
      </w:pPr>
    </w:p>
    <w:p w:rsidRDefault="009965B0" w:rsidP="0011750E" w:rsidR="009965B0">
      <w:pPr>
        <w:rPr>
          <w:rFonts w:hAnsi="Times New Roman" w:ascii="Times New Roman"/>
        </w:rPr>
      </w:pPr>
    </w:p>
    <w:p w:rsidRDefault="00B01CD4" w:rsidP="0011750E" w:rsidR="00B01CD4">
      <w:pPr>
        <w:rPr>
          <w:rFonts w:hAnsi="Times New Roman" w:ascii="Times New Roman"/>
        </w:rPr>
      </w:pPr>
    </w:p>
    <w:p w:rsidRDefault="00B01CD4" w:rsidP="00910611" w:rsidR="00B01CD4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1CD4" w:rsidP="00910611" w:rsidR="00B01CD4">
      <w:r>
        <w:rPr>
          <w:rFonts w:eastAsia="MS Mincho"/>
          <w:szCs w:val="24"/>
        </w:rPr>
        <w:t>REPUBLIKA HRVATSKA</w:t>
      </w:r>
    </w:p>
    <w:p w:rsidRDefault="00B01CD4" w:rsidP="00910611" w:rsidR="00B01CD4">
      <w:r>
        <w:rPr>
          <w:rFonts w:eastAsia="MS Mincho"/>
          <w:szCs w:val="24"/>
        </w:rPr>
        <w:t>TRGOVAČKI SUD U RIJECI</w:t>
      </w:r>
    </w:p>
    <w:p w:rsidRDefault="00B01CD4" w:rsidR="00B01CD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B01CD4" w:rsidP="0011750E" w:rsidR="00B01CD4">
      <w:pPr>
        <w:rPr>
          <w:rFonts w:hAnsi="Times New Roman" w:ascii="Times New Roman"/>
        </w:rPr>
      </w:pPr>
    </w:p>
    <w:p w:rsidRDefault="009965B0" w:rsidP="0011750E" w:rsidR="009965B0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990389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D4521C" w:rsidRPr="00D4521C">
        <w:rPr>
          <w:rFonts w:hAnsi="Times New Roman" w:ascii="Times New Roman"/>
        </w:rPr>
        <w:t>Progresivne tehnologije Jelovica d.o.o. Rijeka, Ivana Koblera 2,  (OIB 82377583269; MBS 040265600)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D4521C">
        <w:rPr>
          <w:rFonts w:hAnsi="Times New Roman" w:ascii="Times New Roman"/>
        </w:rPr>
        <w:t>23</w:t>
      </w:r>
      <w:r w:rsidR="0011750E" w:rsidRPr="00BF5B21">
        <w:rPr>
          <w:rFonts w:hAnsi="Times New Roman" w:ascii="Times New Roman"/>
        </w:rPr>
        <w:t xml:space="preserve">. </w:t>
      </w:r>
      <w:r w:rsidR="00D4521C">
        <w:rPr>
          <w:rFonts w:hAnsi="Times New Roman" w:ascii="Times New Roman"/>
        </w:rPr>
        <w:t>listopada</w:t>
      </w:r>
      <w:r w:rsidR="000E7A7E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D4521C" w:rsidRPr="00D4521C">
        <w:rPr>
          <w:rFonts w:hAnsi="Times New Roman" w:ascii="Times New Roman"/>
        </w:rPr>
        <w:t>Progresivne tehnologije Jelovica d.o.o. Rijeka, Ivana Koblera 2,  (</w:t>
      </w:r>
      <w:r w:rsidR="00D4521C">
        <w:rPr>
          <w:rFonts w:hAnsi="Times New Roman" w:ascii="Times New Roman"/>
        </w:rPr>
        <w:t>OIB 82377583269; MBS 040265600</w:t>
      </w:r>
      <w:r w:rsidR="008025E6" w:rsidRPr="008025E6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D4521C">
        <w:rPr>
          <w:rFonts w:hAnsi="Times New Roman" w:ascii="Times New Roman"/>
        </w:rPr>
        <w:t>23</w:t>
      </w:r>
      <w:r w:rsidR="001F52F6">
        <w:rPr>
          <w:rFonts w:hAnsi="Times New Roman" w:ascii="Times New Roman"/>
        </w:rPr>
        <w:t xml:space="preserve">. </w:t>
      </w:r>
      <w:r w:rsidR="00D4521C">
        <w:rPr>
          <w:rFonts w:hAnsi="Times New Roman" w:ascii="Times New Roman"/>
        </w:rPr>
        <w:t xml:space="preserve">listopada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B01CD4">
        <w:rPr>
          <w:rFonts w:hAnsi="Times New Roman" w:ascii="Times New Roman"/>
        </w:rPr>
        <w:t xml:space="preserve"> 13,00 </w:t>
      </w:r>
      <w:r w:rsidRPr="001917F3">
        <w:rPr>
          <w:rFonts w:hAnsi="Times New Roman" w:ascii="Times New Roman"/>
        </w:rPr>
        <w:t>sati,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8025E6" w:rsidR="005C2400" w:rsidRPr="00990389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39649E">
        <w:rPr>
          <w:rFonts w:hAnsi="Times New Roman" w:ascii="Times New Roman"/>
        </w:rPr>
        <w:t xml:space="preserve">Marko Žunić </w:t>
      </w:r>
      <w:r w:rsidR="0022103D">
        <w:rPr>
          <w:rFonts w:hAnsi="Times New Roman" w:ascii="Times New Roman"/>
        </w:rPr>
        <w:t xml:space="preserve">iz </w:t>
      </w:r>
      <w:r w:rsidR="008025E6">
        <w:rPr>
          <w:rFonts w:hAnsi="Times New Roman" w:ascii="Times New Roman"/>
        </w:rPr>
        <w:t>Rijeke</w:t>
      </w:r>
      <w:r w:rsidR="0022103D">
        <w:rPr>
          <w:rFonts w:hAnsi="Times New Roman" w:ascii="Times New Roman"/>
        </w:rPr>
        <w:t>,</w:t>
      </w:r>
      <w:r w:rsidR="0039649E">
        <w:rPr>
          <w:rFonts w:hAnsi="Times New Roman" w:ascii="Times New Roman"/>
        </w:rPr>
        <w:t xml:space="preserve"> Prolaz Marije K. Kozulić 2, </w:t>
      </w:r>
      <w:r w:rsidR="0022103D">
        <w:rPr>
          <w:rFonts w:hAnsi="Times New Roman" w:ascii="Times New Roman"/>
        </w:rPr>
        <w:t xml:space="preserve">OIB </w:t>
      </w:r>
      <w:r w:rsidR="0039649E">
        <w:rPr>
          <w:rFonts w:hAnsi="Times New Roman" w:ascii="Times New Roman"/>
        </w:rPr>
        <w:t>49744010088</w:t>
      </w:r>
      <w:r w:rsidR="0022103D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D4521C" w:rsidRPr="00D4521C">
        <w:rPr>
          <w:rFonts w:hAnsi="Times New Roman" w:ascii="Times New Roman"/>
        </w:rPr>
        <w:t>Progresivne tehnologije Jelovica d.o.o. Rijeka, Ivana Koblera 2,  (OIB 82377583269; MBS 040265600 )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D4521C">
        <w:rPr>
          <w:rFonts w:hAnsi="Times New Roman" w:ascii="Times New Roman"/>
        </w:rPr>
        <w:t>22</w:t>
      </w:r>
      <w:r w:rsidR="000E7A7E">
        <w:rPr>
          <w:rFonts w:hAnsi="Times New Roman" w:ascii="Times New Roman"/>
        </w:rPr>
        <w:t xml:space="preserve">. </w:t>
      </w:r>
      <w:r w:rsidR="00D4521C">
        <w:rPr>
          <w:rFonts w:hAnsi="Times New Roman" w:ascii="Times New Roman"/>
        </w:rPr>
        <w:t xml:space="preserve">svibnja </w:t>
      </w:r>
      <w:r w:rsidR="00D950C1">
        <w:rPr>
          <w:rFonts w:hAnsi="Times New Roman" w:ascii="Times New Roman"/>
        </w:rPr>
        <w:t>201</w:t>
      </w:r>
      <w:r w:rsidR="00D4521C">
        <w:rPr>
          <w:rFonts w:hAnsi="Times New Roman" w:ascii="Times New Roman"/>
        </w:rPr>
        <w:t>8</w:t>
      </w:r>
      <w:r w:rsidR="00D950C1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D4521C" w:rsidRPr="00D4521C">
        <w:rPr>
          <w:rFonts w:hAnsi="Times New Roman" w:ascii="Times New Roman"/>
        </w:rPr>
        <w:t>Progresivne tehnologije Jelovica d.o.o. Rijeka, Ivana Koblera 2,  (OIB 82377583269; MBS 040265600 )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D4521C">
        <w:rPr>
          <w:rFonts w:hAnsi="Times New Roman" w:ascii="Times New Roman"/>
        </w:rPr>
        <w:t>12</w:t>
      </w:r>
      <w:r w:rsidR="00E04D90">
        <w:rPr>
          <w:rFonts w:hAnsi="Times New Roman" w:ascii="Times New Roman"/>
        </w:rPr>
        <w:t xml:space="preserve">. </w:t>
      </w:r>
      <w:r w:rsidR="00990389">
        <w:rPr>
          <w:rFonts w:hAnsi="Times New Roman" w:ascii="Times New Roman"/>
        </w:rPr>
        <w:t>s</w:t>
      </w:r>
      <w:r w:rsidR="00D4521C">
        <w:rPr>
          <w:rFonts w:hAnsi="Times New Roman" w:ascii="Times New Roman"/>
        </w:rPr>
        <w:t xml:space="preserve">rpnja </w:t>
      </w:r>
      <w:r w:rsidRPr="00C96A01">
        <w:rPr>
          <w:rFonts w:hAnsi="Times New Roman" w:ascii="Times New Roman"/>
        </w:rPr>
        <w:t>201</w:t>
      </w:r>
      <w:r w:rsidR="00C62628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</w:t>
      </w:r>
      <w:r w:rsidRPr="00BF5B21">
        <w:rPr>
          <w:rFonts w:hAnsi="Times New Roman" w:ascii="Times New Roman"/>
        </w:rPr>
        <w:lastRenderedPageBreak/>
        <w:t xml:space="preserve">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D4521C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D4521C" w:rsidRPr="00D4521C">
        <w:rPr>
          <w:rFonts w:hAnsi="Times New Roman" w:ascii="Times New Roman"/>
        </w:rPr>
        <w:t>23. listopada 2018.</w:t>
      </w:r>
    </w:p>
    <w:p w:rsidRDefault="00D4521C" w:rsidP="00D4521C" w:rsidR="00D4521C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E2B" w:rsidR="001E2E2B">
      <w:r>
        <w:separator/>
      </w:r>
    </w:p>
  </w:endnote>
  <w:endnote w:id="0" w:type="continuationSeparator">
    <w:p w:rsidRDefault="001E2E2B" w:rsidR="001E2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BD7D70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E2B" w:rsidR="001E2E2B">
      <w:r>
        <w:separator/>
      </w:r>
    </w:p>
  </w:footnote>
  <w:footnote w:id="0" w:type="continuationSeparator">
    <w:p w:rsidRDefault="001E2E2B" w:rsidR="001E2E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D4521C">
      <w:rPr>
        <w:rFonts w:hAnsi="Times New Roman" w:ascii="Times New Roman"/>
      </w:rPr>
      <w:t>320</w:t>
    </w:r>
    <w:r w:rsidR="00C94748">
      <w:rPr>
        <w:rFonts w:hAnsi="Times New Roman" w:ascii="Times New Roman"/>
      </w:rPr>
      <w:t>/1</w:t>
    </w:r>
    <w:r w:rsidR="00D4521C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D4521C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E460D"/>
    <w:rsid w:val="000E47A5"/>
    <w:rsid w:val="000E7A7E"/>
    <w:rsid w:val="000F1A51"/>
    <w:rsid w:val="00110F48"/>
    <w:rsid w:val="001129E5"/>
    <w:rsid w:val="0011750E"/>
    <w:rsid w:val="00135DCF"/>
    <w:rsid w:val="001431CF"/>
    <w:rsid w:val="00170B3E"/>
    <w:rsid w:val="001917F3"/>
    <w:rsid w:val="001A527D"/>
    <w:rsid w:val="001C187F"/>
    <w:rsid w:val="001C3125"/>
    <w:rsid w:val="001C70E4"/>
    <w:rsid w:val="001C7821"/>
    <w:rsid w:val="001D18F4"/>
    <w:rsid w:val="001D40FD"/>
    <w:rsid w:val="001E2E2B"/>
    <w:rsid w:val="001F3B5A"/>
    <w:rsid w:val="001F52F6"/>
    <w:rsid w:val="0022103D"/>
    <w:rsid w:val="002213E5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70161"/>
    <w:rsid w:val="00370B2C"/>
    <w:rsid w:val="003710A6"/>
    <w:rsid w:val="00386A3A"/>
    <w:rsid w:val="0039649E"/>
    <w:rsid w:val="003A73E3"/>
    <w:rsid w:val="003C2ABA"/>
    <w:rsid w:val="003C405F"/>
    <w:rsid w:val="004249BA"/>
    <w:rsid w:val="00430069"/>
    <w:rsid w:val="0043303D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E5DF7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3AB7"/>
    <w:rsid w:val="007B492F"/>
    <w:rsid w:val="007E1E7D"/>
    <w:rsid w:val="008025E6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60295"/>
    <w:rsid w:val="00964A6A"/>
    <w:rsid w:val="00990389"/>
    <w:rsid w:val="009965B0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35411"/>
    <w:rsid w:val="00A42202"/>
    <w:rsid w:val="00A64C48"/>
    <w:rsid w:val="00A66006"/>
    <w:rsid w:val="00AA78CF"/>
    <w:rsid w:val="00AB4BE4"/>
    <w:rsid w:val="00AD290C"/>
    <w:rsid w:val="00AD44B8"/>
    <w:rsid w:val="00AD5BC7"/>
    <w:rsid w:val="00AD709C"/>
    <w:rsid w:val="00AF25B3"/>
    <w:rsid w:val="00B01CD4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D7D70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16C6"/>
    <w:rsid w:val="00CD3C8C"/>
    <w:rsid w:val="00CE0DC0"/>
    <w:rsid w:val="00CE2BEA"/>
    <w:rsid w:val="00D02691"/>
    <w:rsid w:val="00D076BE"/>
    <w:rsid w:val="00D1182E"/>
    <w:rsid w:val="00D233BE"/>
    <w:rsid w:val="00D4521C"/>
    <w:rsid w:val="00D45ECC"/>
    <w:rsid w:val="00D942B4"/>
    <w:rsid w:val="00D950C1"/>
    <w:rsid w:val="00D956B5"/>
    <w:rsid w:val="00DC68F1"/>
    <w:rsid w:val="00E04D90"/>
    <w:rsid w:val="00E10361"/>
    <w:rsid w:val="00E128AA"/>
    <w:rsid w:val="00E17F96"/>
    <w:rsid w:val="00E23AB8"/>
    <w:rsid w:val="00E24386"/>
    <w:rsid w:val="00E41684"/>
    <w:rsid w:val="00E54B2A"/>
    <w:rsid w:val="00E56B1E"/>
    <w:rsid w:val="00E645DA"/>
    <w:rsid w:val="00E978D7"/>
    <w:rsid w:val="00E97AE9"/>
    <w:rsid w:val="00EA6C75"/>
    <w:rsid w:val="00ED44D7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7D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7D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D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D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D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7D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7D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D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D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D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>23. listopada 2018.</izvorni_sadrzaj>
    <derivirana_varijabla naziv="DomainObject.DatumPravomocnosti_1">23. listopada 2018.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St-320/2018</izvorni_sadrzaj>
    <derivirana_varijabla naziv="DomainObject.Predmet.OznakaBroj_1">St-320/2018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PROGRESIVNE TEHNOLOGIJE JELOVICA d.o.o.</izvorni_sadrzaj>
    <derivirana_varijabla naziv="DomainObject.Predmet.ProtustrankaFormated_1">  PROGRESIVNE TEHNOLOGIJE JELOVICA d.o.o.</derivirana_varijabla>
  </DomainObject.Predmet.ProtustrankaFormated>
  <DomainObject.Predmet.ProtustrankaFormatedOIB>
    <izvorni_sadrzaj>  PROGRESIVNE TEHNOLOGIJE JELOVICA d.o.o., OIB 82377583269</izvorni_sadrzaj>
    <derivirana_varijabla naziv="DomainObject.Predmet.ProtustrankaFormatedOIB_1">  PROGRESIVNE TEHNOLOGIJE JELOVICA d.o.o., OIB 82377583269</derivirana_varijabla>
  </DomainObject.Predmet.ProtustrankaFormatedOIB>
  <DomainObject.Predmet.ProtustrankaFormatedWithAdress>
    <izvorni_sadrzaj> PROGRESIVNE TEHNOLOGIJE JELOVICA d.o.o., Trg Ivana Koblera 2, 51000 Rijeka</izvorni_sadrzaj>
    <derivirana_varijabla naziv="DomainObject.Predmet.ProtustrankaFormatedWithAdress_1"> PROGRESIVNE TEHNOLOGIJE JELOVICA d.o.o., Trg Ivana Koblera 2, 51000 Rijeka</derivirana_varijabla>
  </DomainObject.Predmet.ProtustrankaFormatedWithAdress>
  <DomainObject.Predmet.ProtustrankaFormatedWithAdressOIB>
    <izvorni_sadrzaj> PROGRESIVNE TEHNOLOGIJE JELOVICA d.o.o., OIB 82377583269, Trg Ivana Koblera 2, 51000 Rijeka</izvorni_sadrzaj>
    <derivirana_varijabla naziv="DomainObject.Predmet.ProtustrankaFormatedWithAdressOIB_1"> PROGRESIVNE TEHNOLOGIJE JELOVICA d.o.o., OIB 82377583269, Trg Ivana Koblera 2, 51000 Rijeka</derivirana_varijabla>
  </DomainObject.Predmet.ProtustrankaFormatedWithAdressOIB>
  <DomainObject.Predmet.ProtustrankaWithAdress>
    <izvorni_sadrzaj>PROGRESIVNE TEHNOLOGIJE JELOVICA d.o.o. Trg Ivana Koblera 2, 51000 Rijeka</izvorni_sadrzaj>
    <derivirana_varijabla naziv="DomainObject.Predmet.ProtustrankaWithAdress_1">PROGRESIVNE TEHNOLOGIJE JELOVICA d.o.o. Trg Ivana Koblera 2, 51000 Rijeka</derivirana_varijabla>
  </DomainObject.Predmet.ProtustrankaWithAdress>
  <DomainObject.Predmet.ProtustrankaWithAdressOIB>
    <izvorni_sadrzaj>PROGRESIVNE TEHNOLOGIJE JELOVICA d.o.o., OIB 82377583269, Trg Ivana Koblera 2, 51000 Rijeka</izvorni_sadrzaj>
    <derivirana_varijabla naziv="DomainObject.Predmet.ProtustrankaWithAdressOIB_1">PROGRESIVNE TEHNOLOGIJE JELOVICA d.o.o., OIB 82377583269, Trg Ivana Koblera 2, 51000 Rijeka</derivirana_varijabla>
  </DomainObject.Predmet.ProtustrankaWithAdressOIB>
  <DomainObject.Predmet.ProtustrankaNazivFormated>
    <izvorni_sadrzaj>PROGRESIVNE TEHNOLOGIJE JELOVICA d.o.o.</izvorni_sadrzaj>
    <derivirana_varijabla naziv="DomainObject.Predmet.ProtustrankaNazivFormated_1">PROGRESIVNE TEHNOLOGIJE JELOVICA d.o.o.</derivirana_varijabla>
  </DomainObject.Predmet.ProtustrankaNazivFormated>
  <DomainObject.Predmet.ProtustrankaNazivFormatedOIB>
    <izvorni_sadrzaj>PROGRESIVNE TEHNOLOGIJE JELOVICA d.o.o., OIB 82377583269</izvorni_sadrzaj>
    <derivirana_varijabla naziv="DomainObject.Predmet.ProtustrankaNazivFormatedOIB_1">PROGRESIVNE TEHNOLOGIJE JELOVICA d.o.o., OIB 82377583269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PROGRESIVNE TEHNOLOGIJE JELOVICA d.o.o.</item>
    </izvorni_sadrzaj>
    <derivirana_varijabla naziv="DomainObject.Predmet.ProtuStrankaListFormated_1">
      <item>PROGRESIVNE TEHNOLOGIJE JELOVICA d.o.o.</item>
    </derivirana_varijabla>
  </DomainObject.Predmet.ProtuStrankaListFormated>
  <DomainObject.Predmet.ProtuStrankaListFormatedOIB>
    <izvorni_sadrzaj>
      <item>PROGRESIVNE TEHNOLOGIJE JELOVICA d.o.o., OIB 82377583269</item>
    </izvorni_sadrzaj>
    <derivirana_varijabla naziv="DomainObject.Predmet.ProtuStrankaListFormatedOIB_1">
      <item>PROGRESIVNE TEHNOLOGIJE JELOVICA d.o.o., OIB 82377583269</item>
    </derivirana_varijabla>
  </DomainObject.Predmet.ProtuStrankaListFormatedOIB>
  <DomainObject.Predmet.ProtuStrankaListFormatedWithAdress>
    <izvorni_sadrzaj>
      <item>PROGRESIVNE TEHNOLOGIJE JELOVICA d.o.o., Trg Ivana Koblera 2, 51000 Rijeka</item>
    </izvorni_sadrzaj>
    <derivirana_varijabla naziv="DomainObject.Predmet.ProtuStrankaListFormatedWithAdress_1">
      <item>PROGRESIVNE TEHNOLOGIJE JELOVICA d.o.o., Trg Ivana Koblera 2, 51000 Rijeka</item>
    </derivirana_varijabla>
  </DomainObject.Predmet.ProtuStrankaListFormatedWithAdress>
  <DomainObject.Predmet.ProtuStrankaListFormatedWithAdressOIB>
    <izvorni_sadrzaj>
      <item>PROGRESIVNE TEHNOLOGIJE JELOVICA d.o.o., OIB 82377583269, Trg Ivana Koblera 2, 51000 Rijeka</item>
    </izvorni_sadrzaj>
    <derivirana_varijabla naziv="DomainObject.Predmet.ProtuStrankaListFormatedWithAdressOIB_1">
      <item>PROGRESIVNE TEHNOLOGIJE JELOVICA d.o.o., OIB 82377583269, Trg Ivana Koblera 2, 51000 Rijeka</item>
    </derivirana_varijabla>
  </DomainObject.Predmet.ProtuStrankaListFormatedWithAdressOIB>
  <DomainObject.Predmet.ProtuStrankaListNazivFormated>
    <izvorni_sadrzaj>
      <item>PROGRESIVNE TEHNOLOGIJE JELOVICA d.o.o.</item>
    </izvorni_sadrzaj>
    <derivirana_varijabla naziv="DomainObject.Predmet.ProtuStrankaListNazivFormated_1">
      <item>PROGRESIVNE TEHNOLOGIJE JELOVICA d.o.o.</item>
    </derivirana_varijabla>
  </DomainObject.Predmet.ProtuStrankaListNazivFormated>
  <DomainObject.Predmet.ProtuStrankaListNazivFormatedOIB>
    <izvorni_sadrzaj>
      <item>PROGRESIVNE TEHNOLOGIJE JELOVICA d.o.o., OIB 82377583269</item>
    </izvorni_sadrzaj>
    <derivirana_varijabla naziv="DomainObject.Predmet.ProtuStrankaListNazivFormatedOIB_1">
      <item>PROGRESIVNE TEHNOLOGIJE JELOVICA d.o.o., OIB 82377583269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PROGRESIVNE TEHNOLOGIJE JELOVICA d.o.o.</izvorni_sadrzaj>
    <derivirana_varijabla naziv="DomainObject.Predmet.ProtustrankaIDrugi_1">PROGRESIVNE TEHNOLOGIJE JELOVICA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PROGRESIVNE TEHNOLOGIJE JELOVICA d.o.o., OIB 82377583269, Trg Ivana Koblera 2, 51000 Rijeka</izvorni_sadrzaj>
    <derivirana_varijabla naziv="DomainObject.Predmet.ProtustrankaIDrugiAdressOIB_1">PROGRESIVNE TEHNOLOGIJE JELOVICA d.o.o., OIB 82377583269, Trg Ivana Koblera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PROGRESIVNE TEHNOLOGIJE JELOVICA d.o.o.</item>
    </izvorni_sadrzaj>
    <derivirana_varijabla naziv="DomainObject.Predmet.SudioniciListNaziv_1">
      <item>FINA  Rijeka</item>
      <item>PROGRESIVNE TEHNOLOGIJE JELOVICA d.o.o.</item>
    </derivirana_varijabla>
  </DomainObject.Predmet.SudioniciListNaziv>
  <DomainObject.Predmet.SudioniciListAdressOIB>
    <izvorni_sadrzaj>
      <item>FINA  Rijeka, OIB 85821130368, Frana Kurelca 8,51000 Rijeka</item>
      <item>PROGRESIVNE TEHNOLOGIJE JELOVICA d.o.o., OIB 82377583269, Trg Ivana Koblera 2,51000 Rijeka</item>
    </izvorni_sadrzaj>
    <derivirana_varijabla naziv="DomainObject.Predmet.SudioniciListAdressOIB_1">
      <item>FINA  Rijeka, OIB 85821130368, Frana Kurelca 8,51000 Rijeka</item>
      <item>PROGRESIVNE TEHNOLOGIJE JELOVICA d.o.o., OIB 82377583269, Trg Ivana Koblera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82377583269</item>
    </izvorni_sadrzaj>
    <derivirana_varijabla naziv="DomainObject.Predmet.SudioniciListNazivOIB_1">
      <item>, OIB 85821130368</item>
      <item>, OIB 82377583269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88A64-A354-4CD0-A26E-524B43062E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460</properties:Words>
  <properties:Characters>2522</properties:Characters>
  <properties:Lines>99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2018-10-23T10:02:00Z</dcterms:created>
  <dc:creator>mbalenovic</dc:creator>
  <cp:lastModifiedBy>Miljenka Balenović</cp:lastModifiedBy>
  <cp:lastPrinted>2018-10-23T10:02:00Z</cp:lastPrinted>
  <dcterms:modified xmlns:xsi="http://www.w3.org/2001/XMLSchema-instance" xsi:type="dcterms:W3CDTF">2018-10-23T10:03:00Z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(320,18 otv i zakljucenje.docx)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