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7787" w14:paraId="c2e7787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FC37D9" w:rsidP="00FC37D9" w:rsidR="00FC37D9">
      <w:pPr>
        <w:jc w:val="right"/>
        <w:rPr>
          <w:lang w:val="pt-BR"/>
        </w:rPr>
      </w:pPr>
    </w:p>
    <w:p w:rsidRDefault="00D17706" w:rsidP="00D17706" w:rsidR="00D17706" w:rsidRPr="00F703C3">
      <w:pPr>
        <w:pStyle w:val="Zaglavlje"/>
        <w:jc w:val="right"/>
      </w:pPr>
      <w:proofErr w:type="spellStart"/>
      <w:r w:rsidRPr="00F703C3">
        <w:t>40</w:t>
      </w:r>
      <w:proofErr w:type="spellEnd"/>
      <w:r w:rsidRPr="00F703C3">
        <w:t>. St-</w:t>
      </w:r>
      <w:proofErr w:type="spellStart"/>
      <w:r>
        <w:t>2353</w:t>
      </w:r>
      <w:proofErr w:type="spellEnd"/>
      <w:r w:rsidRPr="00F703C3">
        <w:t>/</w:t>
      </w:r>
      <w:proofErr w:type="spellStart"/>
      <w:r w:rsidRPr="00F703C3">
        <w:t>2017</w:t>
      </w:r>
      <w:proofErr w:type="spellEnd"/>
    </w:p>
    <w:p w:rsidRDefault="00FE72E3" w:rsidP="00FE72E3" w:rsidR="00FE72E3" w:rsidRPr="008211D7">
      <w:pPr>
        <w:jc w:val="right"/>
      </w:pPr>
    </w:p>
    <w:p w:rsidRDefault="00FE72E3" w:rsidP="00FE72E3" w:rsidR="00FE72E3">
      <w:pPr>
        <w:jc w:val="right"/>
      </w:pPr>
    </w:p>
    <w:p w:rsidRDefault="00FE72E3" w:rsidP="00FE72E3" w:rsidR="00FE72E3" w:rsidRPr="0017216B">
      <w:pPr>
        <w:jc w:val="center"/>
      </w:pPr>
      <w:r>
        <w:t xml:space="preserve">R E P U B L I K </w:t>
      </w:r>
      <w:r w:rsidR="00D17706">
        <w:t>A</w:t>
      </w:r>
      <w:r>
        <w:t xml:space="preserve">  H R V A T S K </w:t>
      </w:r>
      <w:r w:rsidR="00D17706">
        <w:t>A</w:t>
      </w:r>
      <w:r>
        <w:t xml:space="preserve"> </w:t>
      </w:r>
    </w:p>
    <w:p w:rsidRDefault="00FE72E3" w:rsidP="00FE72E3" w:rsidR="00FE72E3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FE72E3" w:rsidP="00FE72E3" w:rsidR="00FE72E3">
      <w:pPr>
        <w:jc w:val="center"/>
        <w:rPr>
          <w:b/>
        </w:rPr>
      </w:pPr>
    </w:p>
    <w:p w:rsidRDefault="00144B9E" w:rsidP="00FE72E3" w:rsidR="00FE72E3">
      <w:pPr>
        <w:ind w:firstLine="708"/>
        <w:jc w:val="both"/>
        <w:rPr>
          <w:noProof/>
        </w:rPr>
      </w:pPr>
      <w:r w:rsidRPr="00B65898">
        <w:t>TRGOVAČKI SU</w:t>
      </w:r>
      <w:r w:rsidRPr="00C716BA">
        <w:t>D U ZAGREBU,</w:t>
      </w:r>
      <w:r w:rsidRPr="00AD2F45">
        <w:t xml:space="preserve"> po sucu tog suda Anti Galiću, kao sucu pojedincu, u </w:t>
      </w:r>
      <w:proofErr w:type="spellStart"/>
      <w:r w:rsidRPr="00AD2F45">
        <w:t>predstečajnom</w:t>
      </w:r>
      <w:proofErr w:type="spellEnd"/>
      <w:r w:rsidRPr="00AD2F45">
        <w:t xml:space="preserve"> postupku nad dužnikom </w:t>
      </w:r>
      <w:bookmarkStart w:name="_Hlk497406217" w:id="1"/>
      <w:r w:rsidRPr="00CE17E4">
        <w:t>PET-</w:t>
      </w:r>
      <w:proofErr w:type="spellStart"/>
      <w:r w:rsidRPr="00CE17E4">
        <w:t>PROM</w:t>
      </w:r>
      <w:proofErr w:type="spellEnd"/>
      <w:r w:rsidRPr="00CE17E4">
        <w:t xml:space="preserve"> d.o.o.</w:t>
      </w:r>
      <w:r w:rsidRPr="003262DE">
        <w:t xml:space="preserve">, Zagreb, </w:t>
      </w:r>
      <w:r w:rsidRPr="00CE17E4">
        <w:t xml:space="preserve">Vrtni put 5 </w:t>
      </w:r>
      <w:r w:rsidRPr="003262DE">
        <w:t>(</w:t>
      </w:r>
      <w:proofErr w:type="spellStart"/>
      <w:r w:rsidRPr="003262DE">
        <w:t>OIB</w:t>
      </w:r>
      <w:proofErr w:type="spellEnd"/>
      <w:r w:rsidRPr="003262DE">
        <w:t xml:space="preserve"> </w:t>
      </w:r>
      <w:proofErr w:type="spellStart"/>
      <w:r w:rsidRPr="00CE17E4">
        <w:t>67247311476</w:t>
      </w:r>
      <w:proofErr w:type="spellEnd"/>
      <w:r w:rsidRPr="003262DE">
        <w:t>)</w:t>
      </w:r>
      <w:bookmarkEnd w:id="1"/>
      <w:r w:rsidRPr="00AD2F45">
        <w:t>,</w:t>
      </w:r>
      <w:r>
        <w:t xml:space="preserve"> </w:t>
      </w:r>
      <w:r w:rsidR="00FE72E3" w:rsidRPr="00756DA8">
        <w:t>dana</w:t>
      </w:r>
      <w:r w:rsidR="00FE72E3">
        <w:t xml:space="preserve"> </w:t>
      </w:r>
      <w:proofErr w:type="spellStart"/>
      <w:r w:rsidR="00EB14D5">
        <w:t>22.ožujka</w:t>
      </w:r>
      <w:proofErr w:type="spellEnd"/>
      <w:r w:rsidR="00FE72E3">
        <w:t xml:space="preserve"> </w:t>
      </w:r>
      <w:proofErr w:type="spellStart"/>
      <w:r w:rsidR="00FE72E3">
        <w:t>201</w:t>
      </w:r>
      <w:r w:rsidR="00DF414E">
        <w:t>9</w:t>
      </w:r>
      <w:proofErr w:type="spellEnd"/>
      <w:r w:rsidR="00FE72E3">
        <w:t>.</w:t>
      </w:r>
      <w:r w:rsidR="00FE72E3" w:rsidRPr="00212847">
        <w:rPr>
          <w:noProof/>
        </w:rPr>
        <w:t xml:space="preserve"> 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 w:rsidRPr="00FE72E3">
      <w:pPr>
        <w:jc w:val="center"/>
        <w:rPr>
          <w:b/>
        </w:rPr>
      </w:pPr>
      <w:r w:rsidRPr="00FE72E3">
        <w:rPr>
          <w:b/>
        </w:rPr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C255C4" w:rsidP="00823152" w:rsidR="00397EDF">
      <w:pPr>
        <w:ind w:firstLine="708"/>
        <w:jc w:val="both"/>
      </w:pPr>
      <w:r>
        <w:t xml:space="preserve">I. </w:t>
      </w:r>
      <w:r w:rsidR="00EB14D5">
        <w:t>Nalaže se dužniku</w:t>
      </w:r>
      <w:r w:rsidR="00EB14D5" w:rsidRPr="00EB14D5">
        <w:t xml:space="preserve"> </w:t>
      </w:r>
      <w:r w:rsidR="00EB14D5" w:rsidRPr="00CE17E4">
        <w:t>PET-</w:t>
      </w:r>
      <w:proofErr w:type="spellStart"/>
      <w:r w:rsidR="00EB14D5" w:rsidRPr="00CE17E4">
        <w:t>PROM</w:t>
      </w:r>
      <w:proofErr w:type="spellEnd"/>
      <w:r w:rsidR="00EB14D5" w:rsidRPr="00CE17E4">
        <w:t xml:space="preserve"> d.o.o.</w:t>
      </w:r>
      <w:r w:rsidR="00EB14D5" w:rsidRPr="003262DE">
        <w:t xml:space="preserve">, Zagreb, </w:t>
      </w:r>
      <w:r w:rsidR="00EB14D5" w:rsidRPr="00CE17E4">
        <w:t>Vrtni put 5</w:t>
      </w:r>
      <w:r w:rsidR="00EB14D5">
        <w:t xml:space="preserve">., </w:t>
      </w:r>
      <w:proofErr w:type="spellStart"/>
      <w:r w:rsidR="00EB14D5" w:rsidRPr="003262DE">
        <w:t>OIB</w:t>
      </w:r>
      <w:proofErr w:type="spellEnd"/>
      <w:r w:rsidR="00EB14D5" w:rsidRPr="003262DE">
        <w:t xml:space="preserve"> </w:t>
      </w:r>
      <w:proofErr w:type="spellStart"/>
      <w:r w:rsidR="00EB14D5" w:rsidRPr="00CE17E4">
        <w:t>67247311476</w:t>
      </w:r>
      <w:proofErr w:type="spellEnd"/>
      <w:r w:rsidR="00EB14D5">
        <w:t xml:space="preserve">, u roku od 8 dana, isplatiti </w:t>
      </w:r>
      <w:r w:rsidR="00D67A30">
        <w:t>Financijskoj agenciji</w:t>
      </w:r>
      <w:r w:rsidR="003F56B0">
        <w:t xml:space="preserve">, Zagreb, Ulica Grada Vukovara </w:t>
      </w:r>
      <w:proofErr w:type="spellStart"/>
      <w:r w:rsidR="003F56B0">
        <w:t>70</w:t>
      </w:r>
      <w:proofErr w:type="spellEnd"/>
      <w:r w:rsidR="003F56B0">
        <w:t xml:space="preserve">. </w:t>
      </w:r>
      <w:proofErr w:type="spellStart"/>
      <w:r w:rsidR="003F56B0">
        <w:t>OIB</w:t>
      </w:r>
      <w:proofErr w:type="spellEnd"/>
      <w:r w:rsidR="003F56B0">
        <w:t xml:space="preserve"> </w:t>
      </w:r>
      <w:proofErr w:type="spellStart"/>
      <w:r w:rsidR="003F56B0">
        <w:t>85821130368</w:t>
      </w:r>
      <w:proofErr w:type="spellEnd"/>
      <w:r w:rsidR="00144B9E" w:rsidRPr="00AD2F45">
        <w:t>,</w:t>
      </w:r>
      <w:r w:rsidR="003E2C33">
        <w:t xml:space="preserve"> </w:t>
      </w:r>
      <w:r w:rsidR="002D14FF">
        <w:t xml:space="preserve">ukupnog </w:t>
      </w:r>
      <w:r w:rsidR="00B50E45">
        <w:t xml:space="preserve">iznosu od </w:t>
      </w:r>
      <w:proofErr w:type="spellStart"/>
      <w:r w:rsidR="003F56B0">
        <w:t>2.</w:t>
      </w:r>
      <w:r>
        <w:t>00</w:t>
      </w:r>
      <w:r w:rsidR="0094611D">
        <w:t>1</w:t>
      </w:r>
      <w:proofErr w:type="spellEnd"/>
      <w:r w:rsidR="0094611D">
        <w:t>,</w:t>
      </w:r>
      <w:proofErr w:type="spellStart"/>
      <w:r w:rsidR="0094611D">
        <w:t>34</w:t>
      </w:r>
      <w:proofErr w:type="spellEnd"/>
      <w:r w:rsidR="003F56B0">
        <w:t xml:space="preserve"> kn na ime </w:t>
      </w:r>
      <w:r w:rsidR="00397EDF">
        <w:t xml:space="preserve">naknade za prijave tražbina koje nisu </w:t>
      </w:r>
      <w:r w:rsidR="00D8246A">
        <w:t xml:space="preserve">bile </w:t>
      </w:r>
      <w:r w:rsidR="00397EDF">
        <w:t xml:space="preserve">naveden u prijedlogu za otvaranje </w:t>
      </w:r>
      <w:proofErr w:type="spellStart"/>
      <w:r w:rsidR="00397EDF">
        <w:t>predstečajnog</w:t>
      </w:r>
      <w:proofErr w:type="spellEnd"/>
      <w:r w:rsidR="00397EDF">
        <w:t xml:space="preserve"> </w:t>
      </w:r>
      <w:r w:rsidR="00A5181F">
        <w:t xml:space="preserve">postupka i nisu osporene u </w:t>
      </w:r>
      <w:proofErr w:type="spellStart"/>
      <w:r w:rsidR="00A5181F">
        <w:t>predstečajnom</w:t>
      </w:r>
      <w:proofErr w:type="spellEnd"/>
      <w:r w:rsidR="00A5181F">
        <w:t xml:space="preserve"> </w:t>
      </w:r>
      <w:r w:rsidR="00397EDF">
        <w:t>postupk</w:t>
      </w:r>
      <w:r w:rsidR="00A5181F">
        <w:t>u</w:t>
      </w:r>
      <w:r w:rsidR="00397EDF">
        <w:t>.</w:t>
      </w:r>
    </w:p>
    <w:p w:rsidRDefault="000723A3" w:rsidP="000723A3" w:rsidR="000723A3">
      <w:pPr>
        <w:pStyle w:val="Odlomakpopisa"/>
        <w:spacing w:before="200"/>
        <w:ind w:firstLine="708" w:left="0"/>
        <w:jc w:val="both"/>
      </w:pPr>
      <w:r>
        <w:rPr>
          <w:rFonts w:eastAsiaTheme="minorHAnsi"/>
          <w:noProof/>
        </w:rPr>
        <w:t xml:space="preserve">II. Odbija se zahtjev Financijske agencije, </w:t>
      </w:r>
      <w:r>
        <w:t xml:space="preserve">Zagreb, Ulica grada Vukovara </w:t>
      </w:r>
      <w:proofErr w:type="spellStart"/>
      <w:r>
        <w:t>70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85821130368</w:t>
      </w:r>
      <w:proofErr w:type="spellEnd"/>
      <w:r>
        <w:t xml:space="preserve">, za isplatu </w:t>
      </w:r>
      <w:r w:rsidR="002D14FF">
        <w:t xml:space="preserve">ukupnog </w:t>
      </w:r>
      <w:r>
        <w:t xml:space="preserve">iznosa od </w:t>
      </w:r>
      <w:proofErr w:type="spellStart"/>
      <w:r w:rsidR="0094611D">
        <w:t>500</w:t>
      </w:r>
      <w:proofErr w:type="spellEnd"/>
      <w:r w:rsidR="0094611D">
        <w:t>,</w:t>
      </w:r>
      <w:proofErr w:type="spellStart"/>
      <w:r w:rsidR="0094611D">
        <w:t>34</w:t>
      </w:r>
      <w:proofErr w:type="spellEnd"/>
      <w:r w:rsidR="0094611D">
        <w:t xml:space="preserve"> kn  na ime PDV-a </w:t>
      </w:r>
      <w:r>
        <w:t xml:space="preserve"> </w:t>
      </w:r>
      <w:r w:rsidR="00B53D48">
        <w:t xml:space="preserve">na </w:t>
      </w:r>
      <w:r w:rsidR="002D14FF">
        <w:t xml:space="preserve">naknade za prijave tražbina koje nisu bile naveden u prijedlogu za otvaranje </w:t>
      </w:r>
      <w:proofErr w:type="spellStart"/>
      <w:r w:rsidR="002D14FF">
        <w:t>predstečajnog</w:t>
      </w:r>
      <w:proofErr w:type="spellEnd"/>
      <w:r w:rsidR="002D14FF">
        <w:t xml:space="preserve"> postupka i nisu osporene u </w:t>
      </w:r>
      <w:proofErr w:type="spellStart"/>
      <w:r w:rsidR="002D14FF">
        <w:t>predstečajnom</w:t>
      </w:r>
      <w:proofErr w:type="spellEnd"/>
      <w:r w:rsidR="002D14FF">
        <w:t xml:space="preserve"> postupku</w:t>
      </w:r>
      <w:r w:rsidR="00B53D48">
        <w:t xml:space="preserve"> iz </w:t>
      </w:r>
      <w:proofErr w:type="spellStart"/>
      <w:r w:rsidR="00B53D48">
        <w:t>toč</w:t>
      </w:r>
      <w:proofErr w:type="spellEnd"/>
      <w:r w:rsidR="00B53D48">
        <w:t xml:space="preserve"> I ovog rješenja</w:t>
      </w:r>
      <w:r w:rsidR="002D14FF">
        <w:t>.</w:t>
      </w:r>
    </w:p>
    <w:p w:rsidRDefault="00D8246A" w:rsidP="005866EA" w:rsidR="00D8246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2D14FF" w:rsidP="005866EA" w:rsidR="002D14F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2D14FF" w:rsidR="005866EA"/>
    <w:p w:rsidRDefault="00646E0A" w:rsidP="0004539F" w:rsidR="00FD7F22">
      <w:pPr>
        <w:ind w:firstLine="709"/>
      </w:pPr>
      <w:r>
        <w:t>P</w:t>
      </w:r>
      <w:r w:rsidR="004F4087">
        <w:t>odnes</w:t>
      </w:r>
      <w:r>
        <w:t xml:space="preserve">kom od </w:t>
      </w:r>
      <w:proofErr w:type="spellStart"/>
      <w:r w:rsidR="00D8246A">
        <w:t>19.rujna</w:t>
      </w:r>
      <w:proofErr w:type="spellEnd"/>
      <w:r w:rsidR="00540878">
        <w:t xml:space="preserve"> </w:t>
      </w:r>
      <w:proofErr w:type="spellStart"/>
      <w:r>
        <w:t>201</w:t>
      </w:r>
      <w:r w:rsidR="00D8246A">
        <w:t>8</w:t>
      </w:r>
      <w:proofErr w:type="spellEnd"/>
      <w:r>
        <w:t xml:space="preserve">. Financijska agencija je podnijela ovom sudu prijedlog za određivanje </w:t>
      </w:r>
      <w:r w:rsidR="00D8246A">
        <w:t xml:space="preserve">naknade </w:t>
      </w:r>
      <w:r w:rsidR="00ED5D99">
        <w:t xml:space="preserve">u ukupnom iznosu </w:t>
      </w:r>
      <w:proofErr w:type="spellStart"/>
      <w:r w:rsidR="00ED5D99">
        <w:t>2.501</w:t>
      </w:r>
      <w:proofErr w:type="spellEnd"/>
      <w:r w:rsidR="00ED5D99">
        <w:t>,</w:t>
      </w:r>
      <w:proofErr w:type="spellStart"/>
      <w:r w:rsidR="00ED5D99">
        <w:t>68</w:t>
      </w:r>
      <w:proofErr w:type="spellEnd"/>
      <w:r w:rsidR="00ED5D99">
        <w:t xml:space="preserve"> kn (</w:t>
      </w:r>
      <w:proofErr w:type="spellStart"/>
      <w:r w:rsidR="00ED5D99">
        <w:t>2.001</w:t>
      </w:r>
      <w:proofErr w:type="spellEnd"/>
      <w:r w:rsidR="00ED5D99">
        <w:t>,</w:t>
      </w:r>
      <w:proofErr w:type="spellStart"/>
      <w:r w:rsidR="00ED5D99">
        <w:t>34</w:t>
      </w:r>
      <w:proofErr w:type="spellEnd"/>
      <w:r w:rsidR="00ED5D99">
        <w:t xml:space="preserve"> kn + PDV </w:t>
      </w:r>
      <w:proofErr w:type="spellStart"/>
      <w:r w:rsidR="00ED5D99">
        <w:t>500</w:t>
      </w:r>
      <w:proofErr w:type="spellEnd"/>
      <w:r w:rsidR="00ED5D99">
        <w:t>,</w:t>
      </w:r>
      <w:proofErr w:type="spellStart"/>
      <w:r w:rsidR="00ED5D99">
        <w:t>24</w:t>
      </w:r>
      <w:proofErr w:type="spellEnd"/>
      <w:r w:rsidR="00ED5D99">
        <w:t xml:space="preserve"> kn) </w:t>
      </w:r>
      <w:r w:rsidR="00D8246A">
        <w:t xml:space="preserve">za prijave tražbina koje nisu  bile naveden u prijedlogu za otvaranje </w:t>
      </w:r>
      <w:proofErr w:type="spellStart"/>
      <w:r w:rsidR="00D8246A">
        <w:t>predstečajnog</w:t>
      </w:r>
      <w:proofErr w:type="spellEnd"/>
      <w:r w:rsidR="00D8246A">
        <w:t xml:space="preserve"> postupka</w:t>
      </w:r>
      <w:r w:rsidR="00FD7F22">
        <w:t xml:space="preserve"> i to kako slijedi:</w:t>
      </w:r>
    </w:p>
    <w:p w:rsidRDefault="00FD7F22" w:rsidP="0004539F" w:rsidR="00CC154D">
      <w:pPr>
        <w:ind w:firstLine="708"/>
      </w:pPr>
      <w:r>
        <w:t>-</w:t>
      </w:r>
      <w:r w:rsidR="00BB6A25">
        <w:t xml:space="preserve"> </w:t>
      </w:r>
      <w:r w:rsidR="00ED5D99">
        <w:t xml:space="preserve">u iznosu </w:t>
      </w:r>
      <w:proofErr w:type="spellStart"/>
      <w:r w:rsidR="008376D6">
        <w:t>37</w:t>
      </w:r>
      <w:proofErr w:type="spellEnd"/>
      <w:r w:rsidR="008376D6">
        <w:t>,</w:t>
      </w:r>
      <w:proofErr w:type="spellStart"/>
      <w:r w:rsidR="008376D6">
        <w:t>98</w:t>
      </w:r>
      <w:proofErr w:type="spellEnd"/>
      <w:r w:rsidR="00CC154D">
        <w:t xml:space="preserve"> kn za tražbinu vjerovnika </w:t>
      </w:r>
      <w:proofErr w:type="spellStart"/>
      <w:r w:rsidR="00CC154D">
        <w:t>Akmadžić</w:t>
      </w:r>
      <w:proofErr w:type="spellEnd"/>
      <w:r w:rsidR="00CC154D">
        <w:t xml:space="preserve"> Marina u iznosu od </w:t>
      </w:r>
      <w:proofErr w:type="spellStart"/>
      <w:r w:rsidR="00CC154D">
        <w:t>1.899</w:t>
      </w:r>
      <w:proofErr w:type="spellEnd"/>
      <w:r w:rsidR="00CC154D">
        <w:t>,</w:t>
      </w:r>
      <w:proofErr w:type="spellStart"/>
      <w:r w:rsidR="00CC154D">
        <w:t>75</w:t>
      </w:r>
      <w:proofErr w:type="spellEnd"/>
      <w:r w:rsidR="00CC154D">
        <w:t xml:space="preserve"> kn,</w:t>
      </w:r>
    </w:p>
    <w:p w:rsidRDefault="00B549A7" w:rsidP="0004539F" w:rsidR="00B549A7">
      <w:pPr>
        <w:ind w:firstLine="708"/>
      </w:pPr>
      <w:r>
        <w:t>-</w:t>
      </w:r>
      <w:r w:rsidR="00BB6A25">
        <w:t xml:space="preserve"> </w:t>
      </w:r>
      <w:r>
        <w:t xml:space="preserve"> u iznosu </w:t>
      </w:r>
      <w:proofErr w:type="spellStart"/>
      <w:r w:rsidR="008376D6">
        <w:t>19</w:t>
      </w:r>
      <w:proofErr w:type="spellEnd"/>
      <w:r w:rsidR="008376D6">
        <w:t>,</w:t>
      </w:r>
      <w:proofErr w:type="spellStart"/>
      <w:r w:rsidR="008376D6">
        <w:t>17</w:t>
      </w:r>
      <w:proofErr w:type="spellEnd"/>
      <w:r>
        <w:t xml:space="preserve"> kn za tra</w:t>
      </w:r>
      <w:r w:rsidR="00944DA7">
        <w:t xml:space="preserve">žbinu vjerovnika </w:t>
      </w:r>
      <w:proofErr w:type="spellStart"/>
      <w:r w:rsidR="00944DA7">
        <w:t>BMD</w:t>
      </w:r>
      <w:proofErr w:type="spellEnd"/>
      <w:r w:rsidR="00944DA7">
        <w:t xml:space="preserve"> d.o.o. u iznosu od </w:t>
      </w:r>
      <w:proofErr w:type="spellStart"/>
      <w:r w:rsidR="00944DA7">
        <w:t>958</w:t>
      </w:r>
      <w:proofErr w:type="spellEnd"/>
      <w:r w:rsidR="00944DA7">
        <w:t>,</w:t>
      </w:r>
      <w:proofErr w:type="spellStart"/>
      <w:r w:rsidR="00944DA7">
        <w:t>26</w:t>
      </w:r>
      <w:proofErr w:type="spellEnd"/>
      <w:r w:rsidR="00944DA7">
        <w:t xml:space="preserve"> kn,</w:t>
      </w:r>
    </w:p>
    <w:p w:rsidRDefault="00944DA7" w:rsidP="0004539F" w:rsidR="00944DA7">
      <w:pPr>
        <w:ind w:firstLine="708"/>
      </w:pPr>
      <w:r>
        <w:t>-</w:t>
      </w:r>
      <w:r w:rsidR="00BB6A25">
        <w:t xml:space="preserve"> </w:t>
      </w:r>
      <w:r>
        <w:t xml:space="preserve"> u iznosu </w:t>
      </w:r>
      <w:proofErr w:type="spellStart"/>
      <w:r w:rsidR="008376D6">
        <w:t>200</w:t>
      </w:r>
      <w:proofErr w:type="spellEnd"/>
      <w:r w:rsidR="008376D6">
        <w:t>,</w:t>
      </w:r>
      <w:proofErr w:type="spellStart"/>
      <w:r w:rsidR="008376D6">
        <w:t>00</w:t>
      </w:r>
      <w:proofErr w:type="spellEnd"/>
      <w:r>
        <w:t xml:space="preserve"> kn za tražbinu vjerovnika </w:t>
      </w:r>
      <w:proofErr w:type="spellStart"/>
      <w:r>
        <w:t>DQS</w:t>
      </w:r>
      <w:proofErr w:type="spellEnd"/>
      <w:r>
        <w:t xml:space="preserve"> d.o.o. u iznosu od </w:t>
      </w:r>
      <w:proofErr w:type="spellStart"/>
      <w:r>
        <w:t>25.322</w:t>
      </w:r>
      <w:proofErr w:type="spellEnd"/>
      <w:r>
        <w:t>,</w:t>
      </w:r>
      <w:proofErr w:type="spellStart"/>
      <w:r>
        <w:t>26</w:t>
      </w:r>
      <w:proofErr w:type="spellEnd"/>
      <w:r>
        <w:t xml:space="preserve"> kn,</w:t>
      </w:r>
    </w:p>
    <w:p w:rsidRDefault="00474749" w:rsidP="00507E97" w:rsidR="00D65FF0">
      <w:pPr>
        <w:ind w:firstLine="708"/>
        <w:jc w:val="both"/>
      </w:pPr>
      <w:r>
        <w:t xml:space="preserve">- </w:t>
      </w:r>
      <w:r w:rsidR="00967207">
        <w:t xml:space="preserve"> </w:t>
      </w:r>
      <w:r>
        <w:t xml:space="preserve">u iznosu </w:t>
      </w:r>
      <w:proofErr w:type="spellStart"/>
      <w:r>
        <w:t>2</w:t>
      </w:r>
      <w:r w:rsidR="008376D6">
        <w:t>0</w:t>
      </w:r>
      <w:r>
        <w:t>0</w:t>
      </w:r>
      <w:proofErr w:type="spellEnd"/>
      <w:r>
        <w:t>,</w:t>
      </w:r>
      <w:proofErr w:type="spellStart"/>
      <w:r>
        <w:t>00</w:t>
      </w:r>
      <w:proofErr w:type="spellEnd"/>
      <w:r>
        <w:t xml:space="preserve"> kn</w:t>
      </w:r>
      <w:r w:rsidR="00873A1D">
        <w:t xml:space="preserve"> za tražbinu vjerovnika  </w:t>
      </w:r>
      <w:proofErr w:type="spellStart"/>
      <w:r w:rsidR="00873A1D">
        <w:t>Epta</w:t>
      </w:r>
      <w:proofErr w:type="spellEnd"/>
      <w:r w:rsidR="00873A1D">
        <w:t xml:space="preserve"> </w:t>
      </w:r>
      <w:proofErr w:type="spellStart"/>
      <w:r w:rsidR="00873A1D">
        <w:t>International</w:t>
      </w:r>
      <w:proofErr w:type="spellEnd"/>
      <w:r w:rsidR="00873A1D">
        <w:t xml:space="preserve"> </w:t>
      </w:r>
      <w:r w:rsidR="00A21465">
        <w:t xml:space="preserve"> </w:t>
      </w:r>
      <w:proofErr w:type="spellStart"/>
      <w:r w:rsidR="00A21465">
        <w:t>kft</w:t>
      </w:r>
      <w:proofErr w:type="spellEnd"/>
      <w:r w:rsidR="00A21465">
        <w:t>. u iznosu</w:t>
      </w:r>
      <w:r w:rsidR="00C46740">
        <w:t xml:space="preserve">  od </w:t>
      </w:r>
      <w:r w:rsidR="004813C7">
        <w:t>3.275.225,</w:t>
      </w:r>
      <w:proofErr w:type="spellStart"/>
      <w:r w:rsidR="004813C7">
        <w:t>00</w:t>
      </w:r>
      <w:proofErr w:type="spellEnd"/>
      <w:r w:rsidR="004813C7">
        <w:t xml:space="preserve"> kn</w:t>
      </w:r>
      <w:r w:rsidR="00D65FF0">
        <w:t xml:space="preserve"> </w:t>
      </w:r>
    </w:p>
    <w:p w:rsidRDefault="002D14FF" w:rsidP="00507E97" w:rsidR="00992475">
      <w:pPr>
        <w:ind w:firstLine="600" w:right="850"/>
        <w:jc w:val="both"/>
      </w:pPr>
      <w:r>
        <w:t>-</w:t>
      </w:r>
      <w:r w:rsidR="00992475">
        <w:t xml:space="preserve">u iznosu </w:t>
      </w:r>
      <w:proofErr w:type="spellStart"/>
      <w:r w:rsidR="0004539F">
        <w:t>200</w:t>
      </w:r>
      <w:proofErr w:type="spellEnd"/>
      <w:r w:rsidR="00810CA2">
        <w:t>,</w:t>
      </w:r>
      <w:proofErr w:type="spellStart"/>
      <w:r w:rsidR="00810CA2">
        <w:t>00</w:t>
      </w:r>
      <w:proofErr w:type="spellEnd"/>
      <w:r w:rsidR="00810CA2">
        <w:t xml:space="preserve"> kn </w:t>
      </w:r>
      <w:r w:rsidR="00967207">
        <w:t>za tra</w:t>
      </w:r>
      <w:r w:rsidR="007364D9">
        <w:t>žbinu v</w:t>
      </w:r>
      <w:r w:rsidR="00873A1D">
        <w:t xml:space="preserve">jerovnika Erste </w:t>
      </w:r>
      <w:proofErr w:type="spellStart"/>
      <w:r w:rsidR="00873A1D">
        <w:t>Factoring</w:t>
      </w:r>
      <w:proofErr w:type="spellEnd"/>
      <w:r w:rsidR="00967207">
        <w:t xml:space="preserve"> d.o.o., u iznosu od </w:t>
      </w:r>
      <w:r>
        <w:t xml:space="preserve"> </w:t>
      </w:r>
      <w:r w:rsidR="00967207">
        <w:t>9.811.228,</w:t>
      </w:r>
      <w:proofErr w:type="spellStart"/>
      <w:r w:rsidR="00967207">
        <w:t>94</w:t>
      </w:r>
      <w:proofErr w:type="spellEnd"/>
      <w:r w:rsidR="00967207">
        <w:t xml:space="preserve"> kn</w:t>
      </w:r>
    </w:p>
    <w:p w:rsidRDefault="002D14FF" w:rsidP="0004539F" w:rsidR="00BB6A25">
      <w:pPr>
        <w:ind w:firstLine="600" w:right="850"/>
      </w:pPr>
      <w:r>
        <w:t>-</w:t>
      </w:r>
      <w:r w:rsidR="007364D9">
        <w:t xml:space="preserve">u iznosu </w:t>
      </w:r>
      <w:r w:rsidR="00BB6A25">
        <w:t xml:space="preserve"> </w:t>
      </w:r>
      <w:proofErr w:type="spellStart"/>
      <w:r w:rsidR="0004539F">
        <w:t>19</w:t>
      </w:r>
      <w:proofErr w:type="spellEnd"/>
      <w:r w:rsidR="0004539F">
        <w:t>,</w:t>
      </w:r>
      <w:proofErr w:type="spellStart"/>
      <w:r w:rsidR="0004539F">
        <w:t>22</w:t>
      </w:r>
      <w:proofErr w:type="spellEnd"/>
      <w:r w:rsidR="00BB6A25">
        <w:t xml:space="preserve"> kn za tražbinu vjerovnika </w:t>
      </w:r>
      <w:r w:rsidR="00801961">
        <w:t xml:space="preserve">Financijska agencija </w:t>
      </w:r>
      <w:r w:rsidR="00BB6A25">
        <w:t xml:space="preserve">u iznosu od </w:t>
      </w:r>
      <w:proofErr w:type="spellStart"/>
      <w:r w:rsidR="00BB6A25">
        <w:t>961</w:t>
      </w:r>
      <w:proofErr w:type="spellEnd"/>
      <w:r w:rsidR="00BB6A25">
        <w:t>,</w:t>
      </w:r>
      <w:proofErr w:type="spellStart"/>
      <w:r w:rsidR="00BB6A25">
        <w:t>08</w:t>
      </w:r>
      <w:proofErr w:type="spellEnd"/>
      <w:r w:rsidR="00BB6A25">
        <w:t xml:space="preserve"> kn </w:t>
      </w:r>
    </w:p>
    <w:p w:rsidRDefault="002D14FF" w:rsidP="00507E97" w:rsidR="00BB6A25">
      <w:pPr>
        <w:ind w:firstLine="600" w:right="850"/>
        <w:jc w:val="both"/>
      </w:pPr>
      <w:r>
        <w:t>-</w:t>
      </w:r>
      <w:r w:rsidR="007364D9">
        <w:t xml:space="preserve">u iznosu </w:t>
      </w:r>
      <w:r w:rsidR="0004539F">
        <w:t>9,</w:t>
      </w:r>
      <w:proofErr w:type="spellStart"/>
      <w:r w:rsidR="0004539F">
        <w:t>69</w:t>
      </w:r>
      <w:proofErr w:type="spellEnd"/>
      <w:r w:rsidR="007364D9">
        <w:t xml:space="preserve"> kn za tražbinu vjerovnika </w:t>
      </w:r>
      <w:r w:rsidR="00801961">
        <w:t xml:space="preserve">Fond za zaštitu okoliša i energetsku učinkovitost </w:t>
      </w:r>
      <w:r w:rsidR="00DC4D52">
        <w:t xml:space="preserve">u iznosu od </w:t>
      </w:r>
      <w:proofErr w:type="spellStart"/>
      <w:r w:rsidR="00DC4D52">
        <w:t>484</w:t>
      </w:r>
      <w:proofErr w:type="spellEnd"/>
      <w:r w:rsidR="00DC4D52">
        <w:t>,</w:t>
      </w:r>
      <w:proofErr w:type="spellStart"/>
      <w:r w:rsidR="00DC4D52">
        <w:t>57</w:t>
      </w:r>
      <w:proofErr w:type="spellEnd"/>
      <w:r w:rsidR="00DC4D52">
        <w:t xml:space="preserve"> kn </w:t>
      </w:r>
    </w:p>
    <w:p w:rsidRDefault="0004539F" w:rsidP="0004539F" w:rsidR="00DC4D52">
      <w:pPr>
        <w:ind w:firstLine="600" w:right="850"/>
      </w:pPr>
      <w:r>
        <w:t>-</w:t>
      </w:r>
      <w:r w:rsidR="00DC4D52">
        <w:t xml:space="preserve">u iznosu </w:t>
      </w:r>
      <w:proofErr w:type="spellStart"/>
      <w:r>
        <w:t>19</w:t>
      </w:r>
      <w:proofErr w:type="spellEnd"/>
      <w:r>
        <w:t>,</w:t>
      </w:r>
      <w:proofErr w:type="spellStart"/>
      <w:r>
        <w:t>99</w:t>
      </w:r>
      <w:proofErr w:type="spellEnd"/>
      <w:r w:rsidR="00DC4D52">
        <w:t xml:space="preserve"> kn</w:t>
      </w:r>
      <w:r w:rsidR="00415696">
        <w:t xml:space="preserve"> za tražbinu vjerovnika </w:t>
      </w:r>
      <w:proofErr w:type="spellStart"/>
      <w:r w:rsidR="00415696">
        <w:t>GS1</w:t>
      </w:r>
      <w:proofErr w:type="spellEnd"/>
      <w:r w:rsidR="00415696">
        <w:t xml:space="preserve"> Croatia  u iznosu od </w:t>
      </w:r>
      <w:proofErr w:type="spellStart"/>
      <w:r w:rsidR="00415696">
        <w:t>999</w:t>
      </w:r>
      <w:proofErr w:type="spellEnd"/>
      <w:r w:rsidR="00415696">
        <w:t>,</w:t>
      </w:r>
      <w:proofErr w:type="spellStart"/>
      <w:r w:rsidR="00415696">
        <w:t>40</w:t>
      </w:r>
      <w:proofErr w:type="spellEnd"/>
      <w:r w:rsidR="00415696">
        <w:t xml:space="preserve"> kn</w:t>
      </w:r>
    </w:p>
    <w:p w:rsidRDefault="000E2F7E" w:rsidP="004A23CE" w:rsidR="00415696">
      <w:pPr>
        <w:pStyle w:val="Odlomakpopisa"/>
        <w:numPr>
          <w:ilvl w:val="0"/>
          <w:numId w:val="39"/>
        </w:numPr>
        <w:ind w:right="850"/>
        <w:jc w:val="both"/>
      </w:pPr>
      <w:r>
        <w:lastRenderedPageBreak/>
        <w:t xml:space="preserve">u iznosu </w:t>
      </w:r>
      <w:proofErr w:type="spellStart"/>
      <w:r w:rsidR="004A23CE">
        <w:t>64</w:t>
      </w:r>
      <w:proofErr w:type="spellEnd"/>
      <w:r w:rsidR="004A23CE">
        <w:t>,</w:t>
      </w:r>
      <w:proofErr w:type="spellStart"/>
      <w:r w:rsidR="004A23CE">
        <w:t>67</w:t>
      </w:r>
      <w:proofErr w:type="spellEnd"/>
      <w:r>
        <w:t xml:space="preserve"> kn za tražbinu vjerovnika </w:t>
      </w:r>
      <w:proofErr w:type="spellStart"/>
      <w:r>
        <w:t>HP</w:t>
      </w:r>
      <w:proofErr w:type="spellEnd"/>
      <w:r>
        <w:t xml:space="preserve"> – Hrvatska pošta u iznosu od </w:t>
      </w:r>
      <w:proofErr w:type="spellStart"/>
      <w:r>
        <w:t>3.233</w:t>
      </w:r>
      <w:proofErr w:type="spellEnd"/>
      <w:r>
        <w:t>,</w:t>
      </w:r>
      <w:proofErr w:type="spellStart"/>
      <w:r>
        <w:t>33</w:t>
      </w:r>
      <w:proofErr w:type="spellEnd"/>
      <w:r>
        <w:t xml:space="preserve"> kn </w:t>
      </w:r>
    </w:p>
    <w:p w:rsidRDefault="003763D5" w:rsidP="004A23CE" w:rsidR="003763D5">
      <w:pPr>
        <w:pStyle w:val="Odlomakpopisa"/>
        <w:numPr>
          <w:ilvl w:val="0"/>
          <w:numId w:val="39"/>
        </w:numPr>
        <w:ind w:right="850"/>
        <w:jc w:val="both"/>
      </w:pPr>
      <w:r>
        <w:t xml:space="preserve">u iznosu </w:t>
      </w:r>
      <w:proofErr w:type="spellStart"/>
      <w:r>
        <w:t>2</w:t>
      </w:r>
      <w:r w:rsidR="004A23CE">
        <w:t>0</w:t>
      </w:r>
      <w:r>
        <w:t>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za tražbinu vjerovnika Hrvatska radiotelevizija u iznosu od </w:t>
      </w:r>
      <w:proofErr w:type="spellStart"/>
      <w:r>
        <w:t>13.126</w:t>
      </w:r>
      <w:proofErr w:type="spellEnd"/>
      <w:r>
        <w:t>,</w:t>
      </w:r>
      <w:proofErr w:type="spellStart"/>
      <w:r>
        <w:t>40</w:t>
      </w:r>
      <w:proofErr w:type="spellEnd"/>
      <w:r>
        <w:t xml:space="preserve"> kn </w:t>
      </w:r>
    </w:p>
    <w:p w:rsidRDefault="00121833" w:rsidP="004A23CE" w:rsidR="00121833">
      <w:pPr>
        <w:pStyle w:val="Odlomakpopisa"/>
        <w:numPr>
          <w:ilvl w:val="0"/>
          <w:numId w:val="39"/>
        </w:numPr>
        <w:ind w:right="850"/>
        <w:jc w:val="both"/>
      </w:pPr>
      <w:r>
        <w:t xml:space="preserve">u iznosu </w:t>
      </w:r>
      <w:proofErr w:type="spellStart"/>
      <w:r>
        <w:t>2</w:t>
      </w:r>
      <w:r w:rsidR="004A23CE">
        <w:t>0</w:t>
      </w:r>
      <w:r>
        <w:t>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za tražbinu vjerovnika Hrvatske Vode u iznosu od </w:t>
      </w:r>
      <w:proofErr w:type="spellStart"/>
      <w:r>
        <w:t>45.081</w:t>
      </w:r>
      <w:proofErr w:type="spellEnd"/>
      <w:r>
        <w:t>,</w:t>
      </w:r>
      <w:proofErr w:type="spellStart"/>
      <w:r>
        <w:t>37</w:t>
      </w:r>
      <w:proofErr w:type="spellEnd"/>
      <w:r>
        <w:t xml:space="preserve"> kn </w:t>
      </w:r>
    </w:p>
    <w:p w:rsidRDefault="00121833" w:rsidP="002D14FF" w:rsidR="00121833">
      <w:pPr>
        <w:pStyle w:val="Odlomakpopisa"/>
        <w:numPr>
          <w:ilvl w:val="0"/>
          <w:numId w:val="39"/>
        </w:numPr>
        <w:ind w:right="850"/>
      </w:pPr>
      <w:r>
        <w:t xml:space="preserve">u iznosu </w:t>
      </w:r>
      <w:proofErr w:type="spellStart"/>
      <w:r>
        <w:t>2</w:t>
      </w:r>
      <w:r w:rsidR="004A23CE">
        <w:t>0</w:t>
      </w:r>
      <w:r>
        <w:t>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za tražbinu vjerovnika </w:t>
      </w:r>
      <w:proofErr w:type="spellStart"/>
      <w:r>
        <w:t>I</w:t>
      </w:r>
      <w:r w:rsidR="00734BB8">
        <w:t>nc</w:t>
      </w:r>
      <w:r w:rsidR="00B209F5">
        <w:t>old</w:t>
      </w:r>
      <w:proofErr w:type="spellEnd"/>
      <w:r w:rsidR="00B209F5">
        <w:t xml:space="preserve"> </w:t>
      </w:r>
      <w:r>
        <w:t xml:space="preserve"> S.P.A. u iznosu od </w:t>
      </w:r>
      <w:proofErr w:type="spellStart"/>
      <w:r w:rsidR="0097394D">
        <w:t>27.086</w:t>
      </w:r>
      <w:proofErr w:type="spellEnd"/>
      <w:r w:rsidR="0097394D">
        <w:t>,</w:t>
      </w:r>
      <w:proofErr w:type="spellStart"/>
      <w:r w:rsidR="0097394D">
        <w:t>03</w:t>
      </w:r>
      <w:proofErr w:type="spellEnd"/>
      <w:r w:rsidR="0097394D">
        <w:t xml:space="preserve"> kn </w:t>
      </w:r>
    </w:p>
    <w:p w:rsidRDefault="0097394D" w:rsidP="004A23CE" w:rsidR="0097394D">
      <w:pPr>
        <w:pStyle w:val="Odlomakpopisa"/>
        <w:numPr>
          <w:ilvl w:val="0"/>
          <w:numId w:val="39"/>
        </w:numPr>
        <w:ind w:right="850"/>
        <w:jc w:val="both"/>
      </w:pPr>
      <w:r>
        <w:t xml:space="preserve">u iznosu </w:t>
      </w:r>
      <w:proofErr w:type="spellStart"/>
      <w:r w:rsidR="004A23CE">
        <w:t>11</w:t>
      </w:r>
      <w:proofErr w:type="spellEnd"/>
      <w:r w:rsidR="004A23CE">
        <w:t>,</w:t>
      </w:r>
      <w:proofErr w:type="spellStart"/>
      <w:r w:rsidR="004A23CE">
        <w:t>16</w:t>
      </w:r>
      <w:proofErr w:type="spellEnd"/>
      <w:r>
        <w:t xml:space="preserve"> kn za tražbinu vjerovnika Kreditna banka Zagreb u iznosu od </w:t>
      </w:r>
      <w:proofErr w:type="spellStart"/>
      <w:r>
        <w:t>557</w:t>
      </w:r>
      <w:proofErr w:type="spellEnd"/>
      <w:r>
        <w:t>,</w:t>
      </w:r>
      <w:proofErr w:type="spellStart"/>
      <w:r>
        <w:t>82</w:t>
      </w:r>
      <w:proofErr w:type="spellEnd"/>
      <w:r>
        <w:t xml:space="preserve"> kn</w:t>
      </w:r>
    </w:p>
    <w:p w:rsidRDefault="0097394D" w:rsidP="004A23CE" w:rsidR="0097394D">
      <w:pPr>
        <w:pStyle w:val="Odlomakpopisa"/>
        <w:numPr>
          <w:ilvl w:val="0"/>
          <w:numId w:val="39"/>
        </w:numPr>
        <w:ind w:right="850"/>
        <w:jc w:val="both"/>
      </w:pPr>
      <w:r>
        <w:t xml:space="preserve">u iznosu od </w:t>
      </w:r>
      <w:proofErr w:type="spellStart"/>
      <w:r>
        <w:t>2</w:t>
      </w:r>
      <w:r w:rsidR="004A23CE">
        <w:t>0</w:t>
      </w:r>
      <w:r>
        <w:t>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</w:t>
      </w:r>
      <w:r w:rsidR="00347E44">
        <w:t xml:space="preserve">za tražbinu vjerovnika Ministarstvo Financija – Porezna Uprava u iznosu od </w:t>
      </w:r>
      <w:proofErr w:type="spellStart"/>
      <w:r w:rsidR="00347E44">
        <w:t>803.611</w:t>
      </w:r>
      <w:proofErr w:type="spellEnd"/>
      <w:r w:rsidR="00347E44">
        <w:t>,</w:t>
      </w:r>
      <w:proofErr w:type="spellStart"/>
      <w:r w:rsidR="00347E44">
        <w:t>19</w:t>
      </w:r>
      <w:proofErr w:type="spellEnd"/>
      <w:r w:rsidR="00347E44">
        <w:t xml:space="preserve"> kn </w:t>
      </w:r>
    </w:p>
    <w:p w:rsidRDefault="00EE135E" w:rsidP="004A23CE" w:rsidR="00347E44">
      <w:pPr>
        <w:pStyle w:val="Odlomakpopisa"/>
        <w:numPr>
          <w:ilvl w:val="0"/>
          <w:numId w:val="39"/>
        </w:numPr>
        <w:ind w:right="850"/>
        <w:jc w:val="both"/>
      </w:pPr>
      <w:r>
        <w:t xml:space="preserve">u iznosu </w:t>
      </w:r>
      <w:proofErr w:type="spellStart"/>
      <w:r>
        <w:t>25</w:t>
      </w:r>
      <w:r w:rsidR="004A23CE">
        <w:t>0</w:t>
      </w:r>
      <w:proofErr w:type="spellEnd"/>
      <w:r>
        <w:t>,</w:t>
      </w:r>
      <w:proofErr w:type="spellStart"/>
      <w:r>
        <w:t>00</w:t>
      </w:r>
      <w:proofErr w:type="spellEnd"/>
      <w:r w:rsidR="00734BB8">
        <w:t xml:space="preserve"> kn za tražbinu vjerovnika </w:t>
      </w:r>
      <w:proofErr w:type="spellStart"/>
      <w:r w:rsidR="00734BB8">
        <w:t>Rehak</w:t>
      </w:r>
      <w:proofErr w:type="spellEnd"/>
      <w:r>
        <w:t xml:space="preserve"> Usluge d.o.o. u iznosu od </w:t>
      </w:r>
      <w:proofErr w:type="spellStart"/>
      <w:r>
        <w:t>28.996</w:t>
      </w:r>
      <w:proofErr w:type="spellEnd"/>
      <w:r>
        <w:t>,</w:t>
      </w:r>
      <w:proofErr w:type="spellStart"/>
      <w:r>
        <w:t>67</w:t>
      </w:r>
      <w:proofErr w:type="spellEnd"/>
      <w:r>
        <w:t xml:space="preserve"> kn</w:t>
      </w:r>
    </w:p>
    <w:p w:rsidRDefault="00E36760" w:rsidP="00B53D48" w:rsidR="00EE135E">
      <w:pPr>
        <w:pStyle w:val="Odlomakpopisa"/>
        <w:numPr>
          <w:ilvl w:val="0"/>
          <w:numId w:val="39"/>
        </w:numPr>
        <w:ind w:right="850"/>
        <w:jc w:val="both"/>
      </w:pPr>
      <w:r>
        <w:t>u iznosu</w:t>
      </w:r>
      <w:r w:rsidR="00EE135E">
        <w:t xml:space="preserve"> </w:t>
      </w:r>
      <w:proofErr w:type="spellStart"/>
      <w:r w:rsidR="00B53D48">
        <w:t>12</w:t>
      </w:r>
      <w:proofErr w:type="spellEnd"/>
      <w:r w:rsidR="00B53D48">
        <w:t>,</w:t>
      </w:r>
      <w:proofErr w:type="spellStart"/>
      <w:r w:rsidR="00B53D48">
        <w:t>73</w:t>
      </w:r>
      <w:proofErr w:type="spellEnd"/>
      <w:r w:rsidR="00EE135E">
        <w:t xml:space="preserve"> kn za tražbinu vjerovnika Triglav Osiguranje d.d. </w:t>
      </w:r>
      <w:r>
        <w:t xml:space="preserve">u iznosu od </w:t>
      </w:r>
      <w:proofErr w:type="spellStart"/>
      <w:r>
        <w:t>636</w:t>
      </w:r>
      <w:proofErr w:type="spellEnd"/>
      <w:r>
        <w:t>,</w:t>
      </w:r>
      <w:proofErr w:type="spellStart"/>
      <w:r>
        <w:t>45</w:t>
      </w:r>
      <w:proofErr w:type="spellEnd"/>
      <w:r>
        <w:t xml:space="preserve"> kn</w:t>
      </w:r>
    </w:p>
    <w:p w:rsidRDefault="00E36760" w:rsidP="00B53D48" w:rsidR="00E36760">
      <w:pPr>
        <w:pStyle w:val="Odlomakpopisa"/>
        <w:numPr>
          <w:ilvl w:val="0"/>
          <w:numId w:val="39"/>
        </w:numPr>
        <w:ind w:right="850"/>
        <w:jc w:val="both"/>
      </w:pPr>
      <w:r>
        <w:t xml:space="preserve">u iznosu </w:t>
      </w:r>
      <w:proofErr w:type="spellStart"/>
      <w:r>
        <w:t>2</w:t>
      </w:r>
      <w:r w:rsidR="00B53D48">
        <w:t>0</w:t>
      </w:r>
      <w:r>
        <w:t>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za tražbinu vjerovnika </w:t>
      </w:r>
      <w:proofErr w:type="spellStart"/>
      <w:r w:rsidR="00734BB8">
        <w:t>Vatropromet</w:t>
      </w:r>
      <w:proofErr w:type="spellEnd"/>
      <w:r w:rsidR="00861441">
        <w:t xml:space="preserve"> d.o.o. u iznosu od </w:t>
      </w:r>
      <w:proofErr w:type="spellStart"/>
      <w:r w:rsidR="00861441">
        <w:t>32.880</w:t>
      </w:r>
      <w:proofErr w:type="spellEnd"/>
      <w:r w:rsidR="00861441">
        <w:t>,</w:t>
      </w:r>
      <w:proofErr w:type="spellStart"/>
      <w:r w:rsidR="00861441">
        <w:t>88</w:t>
      </w:r>
      <w:proofErr w:type="spellEnd"/>
      <w:r w:rsidR="00861441">
        <w:t xml:space="preserve"> kn </w:t>
      </w:r>
    </w:p>
    <w:p w:rsidRDefault="00861441" w:rsidP="002D14FF" w:rsidR="00861441">
      <w:pPr>
        <w:pStyle w:val="Odlomakpopisa"/>
        <w:numPr>
          <w:ilvl w:val="0"/>
          <w:numId w:val="39"/>
        </w:numPr>
        <w:ind w:right="850"/>
      </w:pPr>
      <w:r>
        <w:t xml:space="preserve">u iznosu </w:t>
      </w:r>
      <w:r w:rsidR="00B53D48">
        <w:t>6,</w:t>
      </w:r>
      <w:proofErr w:type="spellStart"/>
      <w:r w:rsidR="00B53D48">
        <w:t>73</w:t>
      </w:r>
      <w:proofErr w:type="spellEnd"/>
      <w:r>
        <w:t xml:space="preserve"> kn za tražbinu vjerovnika </w:t>
      </w:r>
      <w:proofErr w:type="spellStart"/>
      <w:r>
        <w:t>W</w:t>
      </w:r>
      <w:r w:rsidR="00734BB8">
        <w:t>urth</w:t>
      </w:r>
      <w:proofErr w:type="spellEnd"/>
      <w:r w:rsidR="00CE7B42">
        <w:t xml:space="preserve"> H</w:t>
      </w:r>
      <w:r w:rsidR="00734BB8">
        <w:t>rvatska</w:t>
      </w:r>
      <w:r w:rsidR="00CE7B42">
        <w:t xml:space="preserve"> d.o.o. za iznos od </w:t>
      </w:r>
      <w:proofErr w:type="spellStart"/>
      <w:r w:rsidR="00CE7B42">
        <w:t>336</w:t>
      </w:r>
      <w:proofErr w:type="spellEnd"/>
      <w:r w:rsidR="00CE7B42">
        <w:t>,</w:t>
      </w:r>
      <w:proofErr w:type="spellStart"/>
      <w:r w:rsidR="00CE7B42">
        <w:t>45</w:t>
      </w:r>
      <w:proofErr w:type="spellEnd"/>
      <w:r w:rsidR="00CE7B42">
        <w:t xml:space="preserve"> kn</w:t>
      </w:r>
    </w:p>
    <w:p w:rsidRDefault="00B53D48" w:rsidP="00B209F5" w:rsidR="00B53D48">
      <w:pPr>
        <w:jc w:val="both"/>
        <w:rPr>
          <w:rFonts w:cstheme="majorBidi" w:eastAsiaTheme="majorEastAsia" w:hAnsiTheme="majorHAnsi" w:asciiTheme="majorHAnsi"/>
          <w:b/>
          <w:bCs/>
          <w:color w:themeShade="BF" w:themeColor="accent1" w:val="365F91"/>
          <w:sz w:val="28"/>
          <w:szCs w:val="28"/>
        </w:rPr>
      </w:pPr>
    </w:p>
    <w:p w:rsidRDefault="00CC154D" w:rsidP="00B53D48" w:rsidR="00D52FD9">
      <w:pPr>
        <w:ind w:firstLine="600"/>
        <w:jc w:val="both"/>
      </w:pPr>
      <w:r>
        <w:t>Prema odredbi članka</w:t>
      </w:r>
      <w:r w:rsidR="001B5C0D">
        <w:t xml:space="preserve"> </w:t>
      </w:r>
      <w:proofErr w:type="spellStart"/>
      <w:r w:rsidR="001B5C0D">
        <w:t>40</w:t>
      </w:r>
      <w:proofErr w:type="spellEnd"/>
      <w:r w:rsidR="001B5C0D">
        <w:t xml:space="preserve">. stavak 2. </w:t>
      </w:r>
      <w:r w:rsidR="00EC33BE">
        <w:t>Stečajnog zakona (N.N.br.71/</w:t>
      </w:r>
      <w:proofErr w:type="spellStart"/>
      <w:r w:rsidR="00EC33BE">
        <w:t>15</w:t>
      </w:r>
      <w:proofErr w:type="spellEnd"/>
      <w:r w:rsidR="001B5C0D">
        <w:t xml:space="preserve"> i </w:t>
      </w:r>
      <w:proofErr w:type="spellStart"/>
      <w:r w:rsidR="001B5C0D">
        <w:t>104</w:t>
      </w:r>
      <w:proofErr w:type="spellEnd"/>
      <w:r w:rsidR="001B5C0D">
        <w:t>/</w:t>
      </w:r>
      <w:proofErr w:type="spellStart"/>
      <w:r w:rsidR="001B5C0D">
        <w:t>17</w:t>
      </w:r>
      <w:proofErr w:type="spellEnd"/>
      <w:r w:rsidR="00A27B77">
        <w:t xml:space="preserve">, dalje </w:t>
      </w:r>
      <w:proofErr w:type="spellStart"/>
      <w:r w:rsidR="00A27B77">
        <w:t>SZ</w:t>
      </w:r>
      <w:proofErr w:type="spellEnd"/>
      <w:r w:rsidR="00EC33BE">
        <w:t xml:space="preserve">) </w:t>
      </w:r>
      <w:r w:rsidR="001B5C0D">
        <w:t xml:space="preserve">ako pojedina prijavljen </w:t>
      </w:r>
      <w:proofErr w:type="spellStart"/>
      <w:r w:rsidR="001B5C0D">
        <w:t>atražbina</w:t>
      </w:r>
      <w:proofErr w:type="spellEnd"/>
      <w:r w:rsidR="001B5C0D">
        <w:t xml:space="preserve"> nije navedena </w:t>
      </w:r>
      <w:r w:rsidR="00A27B77">
        <w:t xml:space="preserve">u </w:t>
      </w:r>
      <w:r w:rsidR="002A2E96">
        <w:t xml:space="preserve">prijedlogu za otvaranje </w:t>
      </w:r>
      <w:proofErr w:type="spellStart"/>
      <w:r w:rsidR="002A2E96">
        <w:t>predstečajnog</w:t>
      </w:r>
      <w:proofErr w:type="spellEnd"/>
      <w:r w:rsidR="002A2E96">
        <w:t xml:space="preserve"> postupka  i nije osporena, naknadu iz stavka 1. </w:t>
      </w:r>
      <w:r w:rsidR="00D52FD9">
        <w:t>tog</w:t>
      </w:r>
      <w:r w:rsidR="002A2E96">
        <w:t xml:space="preserve"> članka (2% od iznosa tražbine, ali ne više od </w:t>
      </w:r>
      <w:proofErr w:type="spellStart"/>
      <w:r w:rsidR="002A2E96">
        <w:t>200</w:t>
      </w:r>
      <w:proofErr w:type="spellEnd"/>
      <w:r w:rsidR="002A2E96">
        <w:t>,</w:t>
      </w:r>
      <w:proofErr w:type="spellStart"/>
      <w:r w:rsidR="002A2E96">
        <w:t>00</w:t>
      </w:r>
      <w:proofErr w:type="spellEnd"/>
      <w:r w:rsidR="002A2E96">
        <w:t xml:space="preserve"> kn)</w:t>
      </w:r>
      <w:r w:rsidR="00D52FD9">
        <w:t xml:space="preserve"> dužan je platiti dužnik.</w:t>
      </w:r>
    </w:p>
    <w:p w:rsidRDefault="00D52FD9" w:rsidP="00301DBC" w:rsidR="00D01F3D">
      <w:pPr>
        <w:ind w:firstLine="708"/>
        <w:jc w:val="both"/>
      </w:pPr>
      <w:r>
        <w:t>Kako naprijed naveden</w:t>
      </w:r>
      <w:r w:rsidR="002D7DBF">
        <w:t>e</w:t>
      </w:r>
      <w:r>
        <w:t xml:space="preserve"> tražbin</w:t>
      </w:r>
      <w:r w:rsidR="00507E97">
        <w:t>e</w:t>
      </w:r>
      <w:r>
        <w:t xml:space="preserve"> nisu bile naveden u prijedlogu za otvaranje </w:t>
      </w:r>
      <w:proofErr w:type="spellStart"/>
      <w:r>
        <w:t>predstečajnog</w:t>
      </w:r>
      <w:proofErr w:type="spellEnd"/>
      <w:r>
        <w:t xml:space="preserve"> postupka</w:t>
      </w:r>
      <w:r w:rsidR="00A5181F">
        <w:t xml:space="preserve"> i </w:t>
      </w:r>
      <w:r w:rsidR="002D7DBF">
        <w:t xml:space="preserve">nisu </w:t>
      </w:r>
      <w:r w:rsidR="00A5181F">
        <w:t xml:space="preserve">osporene u </w:t>
      </w:r>
      <w:proofErr w:type="spellStart"/>
      <w:r w:rsidR="00A5181F">
        <w:t>predstečajnom</w:t>
      </w:r>
      <w:proofErr w:type="spellEnd"/>
      <w:r w:rsidR="00A5181F">
        <w:t xml:space="preserve"> postupku valjalo je </w:t>
      </w:r>
      <w:r w:rsidR="00D01F3D">
        <w:t xml:space="preserve">naknadu propisanu člankom </w:t>
      </w:r>
      <w:proofErr w:type="spellStart"/>
      <w:r w:rsidR="00D01F3D">
        <w:t>40</w:t>
      </w:r>
      <w:proofErr w:type="spellEnd"/>
      <w:r w:rsidR="00D01F3D">
        <w:t xml:space="preserve"> stavak 1. </w:t>
      </w:r>
      <w:proofErr w:type="spellStart"/>
      <w:r w:rsidR="00D01F3D">
        <w:t>SZ</w:t>
      </w:r>
      <w:proofErr w:type="spellEnd"/>
      <w:r w:rsidR="00D01F3D">
        <w:t>-a, odrediti</w:t>
      </w:r>
      <w:r w:rsidR="002D7DBF">
        <w:t xml:space="preserve">  </w:t>
      </w:r>
      <w:r w:rsidR="00D01F3D">
        <w:t>na teret dužnika</w:t>
      </w:r>
      <w:r w:rsidR="00B53D48">
        <w:t xml:space="preserve"> (</w:t>
      </w:r>
      <w:proofErr w:type="spellStart"/>
      <w:r w:rsidR="00B53D48">
        <w:t>toč</w:t>
      </w:r>
      <w:proofErr w:type="spellEnd"/>
      <w:r w:rsidR="00B53D48">
        <w:t>. I)</w:t>
      </w:r>
      <w:r w:rsidR="00D01F3D">
        <w:t>.</w:t>
      </w:r>
    </w:p>
    <w:p w:rsidRDefault="00C255C4" w:rsidP="00C255C4" w:rsidR="00C255C4">
      <w:pPr>
        <w:ind w:firstLine="708"/>
        <w:jc w:val="both"/>
      </w:pPr>
    </w:p>
    <w:p w:rsidRDefault="00C255C4" w:rsidP="00C255C4" w:rsidR="00C255C4">
      <w:pPr>
        <w:ind w:firstLine="708"/>
        <w:jc w:val="both"/>
      </w:pPr>
      <w:r>
        <w:t>Međutim, na naknadu za prijavu tražbine Financijska agencija nema pravo na PDV. To iz razloga što odredbom čl</w:t>
      </w:r>
      <w:r w:rsidR="008607D8">
        <w:t xml:space="preserve">anka </w:t>
      </w:r>
      <w:r>
        <w:t xml:space="preserve"> </w:t>
      </w:r>
      <w:proofErr w:type="spellStart"/>
      <w:r>
        <w:t>40</w:t>
      </w:r>
      <w:proofErr w:type="spellEnd"/>
      <w:r>
        <w:t>. st</w:t>
      </w:r>
      <w:r w:rsidR="008607D8">
        <w:t xml:space="preserve">avak </w:t>
      </w:r>
      <w:r>
        <w:t xml:space="preserve">1. </w:t>
      </w:r>
      <w:proofErr w:type="spellStart"/>
      <w:r>
        <w:t>SZ</w:t>
      </w:r>
      <w:proofErr w:type="spellEnd"/>
      <w:r>
        <w:t>-a, nije propisano pravo Financijske agencije da na naknadu za prijavu tražbine obračunava PDV (</w:t>
      </w:r>
      <w:r w:rsidR="00DC6970">
        <w:t xml:space="preserve">isto i </w:t>
      </w:r>
      <w:r>
        <w:t xml:space="preserve">Visoki trgovački sud Republike Hrvatske, </w:t>
      </w:r>
      <w:proofErr w:type="spellStart"/>
      <w:r>
        <w:t>Pž</w:t>
      </w:r>
      <w:proofErr w:type="spellEnd"/>
      <w:r>
        <w:t>-</w:t>
      </w:r>
      <w:proofErr w:type="spellStart"/>
      <w:r>
        <w:t>5250</w:t>
      </w:r>
      <w:proofErr w:type="spellEnd"/>
      <w:r>
        <w:t>/</w:t>
      </w:r>
      <w:proofErr w:type="spellStart"/>
      <w:r>
        <w:t>17</w:t>
      </w:r>
      <w:proofErr w:type="spellEnd"/>
      <w:r>
        <w:t xml:space="preserve"> od </w:t>
      </w:r>
      <w:proofErr w:type="spellStart"/>
      <w:r>
        <w:t>13</w:t>
      </w:r>
      <w:proofErr w:type="spellEnd"/>
      <w:r>
        <w:t xml:space="preserve">. rujna </w:t>
      </w:r>
      <w:proofErr w:type="spellStart"/>
      <w:r>
        <w:t>2017</w:t>
      </w:r>
      <w:proofErr w:type="spellEnd"/>
      <w:r>
        <w:t xml:space="preserve">.). </w:t>
      </w:r>
    </w:p>
    <w:p w:rsidRDefault="00C255C4" w:rsidP="00C255C4" w:rsidR="00C255C4">
      <w:pPr>
        <w:ind w:firstLine="708"/>
        <w:jc w:val="both"/>
      </w:pPr>
    </w:p>
    <w:p w:rsidRDefault="00C255C4" w:rsidP="00C255C4" w:rsidR="00C255C4">
      <w:pPr>
        <w:ind w:firstLine="708"/>
        <w:jc w:val="both"/>
      </w:pPr>
      <w:r>
        <w:t xml:space="preserve">Stoga Financijska agencija nema pravo na PDV u ukupnom iznosu od </w:t>
      </w:r>
      <w:proofErr w:type="spellStart"/>
      <w:r w:rsidR="00DC6970">
        <w:t>500</w:t>
      </w:r>
      <w:proofErr w:type="spellEnd"/>
      <w:r w:rsidR="00DC6970">
        <w:t>,</w:t>
      </w:r>
      <w:proofErr w:type="spellStart"/>
      <w:r w:rsidR="00DC6970">
        <w:t>34</w:t>
      </w:r>
      <w:proofErr w:type="spellEnd"/>
      <w:r w:rsidR="00DC6970">
        <w:t xml:space="preserve">, slijedom čega je </w:t>
      </w:r>
      <w:r>
        <w:t>odlučeno kao u točki II. izreke</w:t>
      </w:r>
      <w:r w:rsidR="00DC6970">
        <w:t>.</w:t>
      </w:r>
    </w:p>
    <w:p w:rsidRDefault="005866EA" w:rsidP="005866EA" w:rsidR="005866EA">
      <w:pPr>
        <w:jc w:val="center"/>
      </w:pPr>
      <w:r>
        <w:t>Zagreb,</w:t>
      </w:r>
      <w:r w:rsidR="0056343F">
        <w:t xml:space="preserve"> </w:t>
      </w:r>
      <w:proofErr w:type="spellStart"/>
      <w:r w:rsidR="0056343F">
        <w:t>22.ožujka</w:t>
      </w:r>
      <w:proofErr w:type="spellEnd"/>
      <w:r>
        <w:t xml:space="preserve"> </w:t>
      </w:r>
      <w:proofErr w:type="spellStart"/>
      <w:r>
        <w:t>201</w:t>
      </w:r>
      <w:r w:rsidR="0056343F">
        <w:t>9</w:t>
      </w:r>
      <w:proofErr w:type="spellEnd"/>
      <w:r>
        <w:t xml:space="preserve">. </w:t>
      </w:r>
    </w:p>
    <w:p w:rsidRDefault="007C5A34" w:rsidP="005866EA" w:rsidR="007C5A34">
      <w:pPr>
        <w:jc w:val="center"/>
      </w:pP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BA60A8">
        <w:t>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DC6970" w:rsidP="005866EA" w:rsidR="00DC6970"/>
    <w:p w:rsidRDefault="00BA60A8" w:rsidP="00BA60A8" w:rsidR="00BA60A8">
      <w:pPr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BA60A8" w:rsidP="00BA60A8" w:rsidR="00BA60A8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Valentina Delač</w:t>
      </w:r>
    </w:p>
    <w:p w:rsidRDefault="00BA60A8" w:rsidP="00BA60A8" w:rsidR="00BA60A8"/>
    <w:p w:rsidRDefault="003E2896" w:rsidP="00BA60A8" w:rsidR="003E2896" w:rsidRPr="00F869EF"/>
    <w:sectPr w:rsidSect="00D65FF0" w:rsidR="003E2896" w:rsidRPr="00F869EF">
      <w:headerReference w:type="even" r:id="rId11"/>
      <w:pgSz w:code="9" w:h="16838" w:w="11906"/>
      <w:pgMar w:gutter="0" w:footer="708" w:header="708" w:left="1080" w:bottom="1440" w:right="108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FF3" w:rsidR="00384FF3">
      <w:r>
        <w:separator/>
      </w:r>
    </w:p>
  </w:endnote>
  <w:endnote w:id="0" w:type="continuationSeparator">
    <w:p w:rsidRDefault="00384FF3" w:rsidR="00384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FF3" w:rsidR="00384FF3">
      <w:r>
        <w:separator/>
      </w:r>
    </w:p>
  </w:footnote>
  <w:footnote w:id="0" w:type="continuationSeparator">
    <w:p w:rsidRDefault="00384FF3" w:rsidR="00384F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91556"/>
    <w:multiLevelType w:val="hybridMultilevel"/>
    <w:tmpl w:val="30F47D9E"/>
    <w:lvl w:tplc="33F48B5E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">
    <w:nsid w:val="105F48A9"/>
    <w:multiLevelType w:val="hybridMultilevel"/>
    <w:tmpl w:val="98962A0A"/>
    <w:lvl w:tplc="DCFC3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857221"/>
    <w:multiLevelType w:val="hybridMultilevel"/>
    <w:tmpl w:val="EC203C50"/>
    <w:lvl w:tplc="A436285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0AF2CA9"/>
    <w:multiLevelType w:val="hybridMultilevel"/>
    <w:tmpl w:val="086ED19E"/>
    <w:lvl w:tplc="AE78B3F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1171597C"/>
    <w:multiLevelType w:val="hybridMultilevel"/>
    <w:tmpl w:val="91A87F6A"/>
    <w:lvl w:tplc="96BE84C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44A1DF2"/>
    <w:multiLevelType w:val="hybridMultilevel"/>
    <w:tmpl w:val="B3A654D2"/>
    <w:lvl w:tplc="A6F480C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19A50656"/>
    <w:multiLevelType w:val="hybridMultilevel"/>
    <w:tmpl w:val="3B2A173E"/>
    <w:lvl w:tplc="F904D37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19CF5385"/>
    <w:multiLevelType w:val="hybridMultilevel"/>
    <w:tmpl w:val="9CDC0BB4"/>
    <w:lvl w:tplc="041A000F" w:ilvl="0">
      <w:start w:val="1"/>
      <w:numFmt w:val="decimal"/>
      <w:lvlText w:val="%1."/>
      <w:lvlJc w:val="left"/>
      <w:pPr>
        <w:ind w:hanging="360" w:left="1788"/>
      </w:p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9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055179F"/>
    <w:multiLevelType w:val="hybridMultilevel"/>
    <w:tmpl w:val="B50892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3EB1CD6"/>
    <w:multiLevelType w:val="hybridMultilevel"/>
    <w:tmpl w:val="C57E0156"/>
    <w:lvl w:tplc="AE78B3F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256E1ECE"/>
    <w:multiLevelType w:val="hybridMultilevel"/>
    <w:tmpl w:val="22C08376"/>
    <w:lvl w:tplc="0F0461B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27977599"/>
    <w:multiLevelType w:val="multilevel"/>
    <w:tmpl w:val="EBE0A402"/>
    <w:lvl w:ilvl="0">
      <w:start w:val="1"/>
      <w:numFmt w:val="decimal"/>
      <w:lvlText w:val="%1."/>
      <w:lvlJc w:val="left"/>
      <w:pPr>
        <w:ind w:firstLine="10" w:left="1418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508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3228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948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668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5388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61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828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548"/>
      </w:pPr>
      <w:rPr>
        <w:rFonts w:hint="default"/>
      </w:rPr>
    </w:lvl>
  </w:abstractNum>
  <w:abstractNum w:abstractNumId="15">
    <w:nsid w:val="2D2111B1"/>
    <w:multiLevelType w:val="hybridMultilevel"/>
    <w:tmpl w:val="C7C8CACE"/>
    <w:lvl w:tplc="4D9004FE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6">
    <w:nsid w:val="2D50224C"/>
    <w:multiLevelType w:val="hybridMultilevel"/>
    <w:tmpl w:val="C5C24BC4"/>
    <w:lvl w:tplc="583EDCD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2E1F0B0E"/>
    <w:multiLevelType w:val="hybridMultilevel"/>
    <w:tmpl w:val="9A38DC28"/>
    <w:lvl w:tplc="CC8829A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326919C7"/>
    <w:multiLevelType w:val="hybridMultilevel"/>
    <w:tmpl w:val="0F72C580"/>
    <w:lvl w:tplc="29BC9942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9">
    <w:nsid w:val="329F2B9C"/>
    <w:multiLevelType w:val="hybridMultilevel"/>
    <w:tmpl w:val="8FC885D4"/>
    <w:lvl w:tplc="08BC5C26" w:ilvl="0"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20">
    <w:nsid w:val="3B4203C9"/>
    <w:multiLevelType w:val="hybridMultilevel"/>
    <w:tmpl w:val="C0366E7A"/>
    <w:lvl w:tplc="3C20022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3C9C70D4"/>
    <w:multiLevelType w:val="hybridMultilevel"/>
    <w:tmpl w:val="6CEC1D1A"/>
    <w:lvl w:tplc="DC042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3E811E19"/>
    <w:multiLevelType w:val="hybridMultilevel"/>
    <w:tmpl w:val="9BE656FA"/>
    <w:lvl w:tplc="AE78B3FE" w:ilvl="0"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BEC40DA"/>
    <w:multiLevelType w:val="hybridMultilevel"/>
    <w:tmpl w:val="D66A338E"/>
    <w:lvl w:tplc="D1DECA64" w:ilvl="0"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25">
    <w:nsid w:val="615C61B3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1664811"/>
    <w:multiLevelType w:val="hybridMultilevel"/>
    <w:tmpl w:val="DBB6926C"/>
    <w:lvl w:tplc="29F614BC" w:ilvl="0"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27">
    <w:nsid w:val="672F527B"/>
    <w:multiLevelType w:val="hybridMultilevel"/>
    <w:tmpl w:val="562AF374"/>
    <w:lvl w:tplc="17546F1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67F20095"/>
    <w:multiLevelType w:val="hybridMultilevel"/>
    <w:tmpl w:val="9A701F42"/>
    <w:lvl w:tplc="B48E53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9">
    <w:nsid w:val="6BEE4A25"/>
    <w:multiLevelType w:val="hybridMultilevel"/>
    <w:tmpl w:val="CA2A4B18"/>
    <w:lvl w:tplc="BC0EF2E4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30">
    <w:nsid w:val="6DCA2F32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0327113"/>
    <w:multiLevelType w:val="hybridMultilevel"/>
    <w:tmpl w:val="5F8C12DE"/>
    <w:lvl w:tplc="21F2B140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33">
    <w:nsid w:val="7182628A"/>
    <w:multiLevelType w:val="hybridMultilevel"/>
    <w:tmpl w:val="85F82304"/>
    <w:lvl w:tplc="D5D86EC8" w:ilvl="0"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34">
    <w:nsid w:val="7510408B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A060A04"/>
    <w:multiLevelType w:val="hybridMultilevel"/>
    <w:tmpl w:val="E0B29E16"/>
    <w:lvl w:tplc="A6D830C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6">
    <w:nsid w:val="7B182AD5"/>
    <w:multiLevelType w:val="hybridMultilevel"/>
    <w:tmpl w:val="52424962"/>
    <w:lvl w:tplc="AE78B3F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7">
    <w:nsid w:val="7C5C1C0D"/>
    <w:multiLevelType w:val="hybridMultilevel"/>
    <w:tmpl w:val="B2864906"/>
    <w:lvl w:tplc="5038D0A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7FC2112A"/>
    <w:multiLevelType w:val="hybridMultilevel"/>
    <w:tmpl w:val="3D9AB650"/>
    <w:lvl w:tplc="AFD0487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3"/>
  </w:num>
  <w:num w:numId="2">
    <w:abstractNumId w:val="9"/>
  </w:num>
  <w:num w:numId="3">
    <w:abstractNumId w:val="5"/>
  </w:num>
  <w:num w:numId="4">
    <w:abstractNumId w:val="31"/>
  </w:num>
  <w:num w:numId="5">
    <w:abstractNumId w:val="11"/>
  </w:num>
  <w:num w:numId="6">
    <w:abstractNumId w:val="1"/>
  </w:num>
  <w:num w:numId="7">
    <w:abstractNumId w:val="30"/>
  </w:num>
  <w:num w:numId="8">
    <w:abstractNumId w:val="34"/>
  </w:num>
  <w:num w:numId="9">
    <w:abstractNumId w:val="25"/>
  </w:num>
  <w:num w:numId="10">
    <w:abstractNumId w:val="19"/>
  </w:num>
  <w:num w:numId="11">
    <w:abstractNumId w:val="35"/>
  </w:num>
  <w:num w:numId="12">
    <w:abstractNumId w:val="16"/>
  </w:num>
  <w:num w:numId="13">
    <w:abstractNumId w:val="21"/>
  </w:num>
  <w:num w:numId="14">
    <w:abstractNumId w:val="10"/>
  </w:num>
  <w:num w:numId="15">
    <w:abstractNumId w:val="37"/>
  </w:num>
  <w:num w:numId="16">
    <w:abstractNumId w:val="26"/>
  </w:num>
  <w:num w:numId="17">
    <w:abstractNumId w:val="17"/>
  </w:num>
  <w:num w:numId="18">
    <w:abstractNumId w:val="33"/>
  </w:num>
  <w:num w:numId="19">
    <w:abstractNumId w:val="28"/>
  </w:num>
  <w:num w:numId="20">
    <w:abstractNumId w:val="6"/>
  </w:num>
  <w:num w:numId="21">
    <w:abstractNumId w:val="20"/>
  </w:num>
  <w:num w:numId="22">
    <w:abstractNumId w:val="0"/>
  </w:num>
  <w:num w:numId="23">
    <w:abstractNumId w:val="7"/>
  </w:num>
  <w:num w:numId="24">
    <w:abstractNumId w:val="15"/>
  </w:num>
  <w:num w:numId="25">
    <w:abstractNumId w:val="27"/>
  </w:num>
  <w:num w:numId="26">
    <w:abstractNumId w:val="32"/>
  </w:num>
  <w:num w:numId="27">
    <w:abstractNumId w:val="2"/>
  </w:num>
  <w:num w:numId="28">
    <w:abstractNumId w:val="12"/>
  </w:num>
  <w:num w:numId="29">
    <w:abstractNumId w:val="22"/>
  </w:num>
  <w:num w:numId="30">
    <w:abstractNumId w:val="8"/>
  </w:num>
  <w:num w:numId="31">
    <w:abstractNumId w:val="14"/>
  </w:num>
  <w:num w:numId="32">
    <w:abstractNumId w:val="36"/>
  </w:num>
  <w:num w:numId="33">
    <w:abstractNumId w:val="38"/>
  </w:num>
  <w:num w:numId="34">
    <w:abstractNumId w:val="18"/>
  </w:num>
  <w:num w:numId="35">
    <w:abstractNumId w:val="3"/>
  </w:num>
  <w:num w:numId="36">
    <w:abstractNumId w:val="4"/>
  </w:num>
  <w:num w:numId="37">
    <w:abstractNumId w:val="13"/>
  </w:num>
  <w:num w:numId="38">
    <w:abstractNumId w:val="29"/>
  </w:num>
  <w:num w:numId="39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4696"/>
    <w:rsid w:val="000056DF"/>
    <w:rsid w:val="000075E1"/>
    <w:rsid w:val="00007717"/>
    <w:rsid w:val="00024785"/>
    <w:rsid w:val="0004539F"/>
    <w:rsid w:val="00052561"/>
    <w:rsid w:val="0005381C"/>
    <w:rsid w:val="00064256"/>
    <w:rsid w:val="000723A3"/>
    <w:rsid w:val="00073DF0"/>
    <w:rsid w:val="0007620B"/>
    <w:rsid w:val="00086650"/>
    <w:rsid w:val="00087C90"/>
    <w:rsid w:val="00096B4E"/>
    <w:rsid w:val="000A3436"/>
    <w:rsid w:val="000A759B"/>
    <w:rsid w:val="000C75FB"/>
    <w:rsid w:val="000D6E67"/>
    <w:rsid w:val="000E0916"/>
    <w:rsid w:val="000E2F7E"/>
    <w:rsid w:val="000E6D9D"/>
    <w:rsid w:val="000F6BA9"/>
    <w:rsid w:val="001010D3"/>
    <w:rsid w:val="001154E0"/>
    <w:rsid w:val="00121833"/>
    <w:rsid w:val="00121C3F"/>
    <w:rsid w:val="001360D7"/>
    <w:rsid w:val="00144B9E"/>
    <w:rsid w:val="001459C7"/>
    <w:rsid w:val="00147EEC"/>
    <w:rsid w:val="001577E4"/>
    <w:rsid w:val="0017575A"/>
    <w:rsid w:val="00180888"/>
    <w:rsid w:val="00180A63"/>
    <w:rsid w:val="001A616B"/>
    <w:rsid w:val="001B20B3"/>
    <w:rsid w:val="001B3FB8"/>
    <w:rsid w:val="001B5C0D"/>
    <w:rsid w:val="001B70F1"/>
    <w:rsid w:val="001C3161"/>
    <w:rsid w:val="001D2443"/>
    <w:rsid w:val="001D6D3E"/>
    <w:rsid w:val="001F1881"/>
    <w:rsid w:val="002006FE"/>
    <w:rsid w:val="00202649"/>
    <w:rsid w:val="00205368"/>
    <w:rsid w:val="002131BA"/>
    <w:rsid w:val="002251CD"/>
    <w:rsid w:val="0024046F"/>
    <w:rsid w:val="00243B55"/>
    <w:rsid w:val="002452F2"/>
    <w:rsid w:val="00245E5F"/>
    <w:rsid w:val="00253495"/>
    <w:rsid w:val="00264341"/>
    <w:rsid w:val="0027207A"/>
    <w:rsid w:val="00282033"/>
    <w:rsid w:val="00285FE0"/>
    <w:rsid w:val="00286C63"/>
    <w:rsid w:val="0029135F"/>
    <w:rsid w:val="002A271C"/>
    <w:rsid w:val="002A2E96"/>
    <w:rsid w:val="002C01D5"/>
    <w:rsid w:val="002C1EE0"/>
    <w:rsid w:val="002C4476"/>
    <w:rsid w:val="002D14FF"/>
    <w:rsid w:val="002D5187"/>
    <w:rsid w:val="002D6CA6"/>
    <w:rsid w:val="002D7DBF"/>
    <w:rsid w:val="002E0389"/>
    <w:rsid w:val="00300EBC"/>
    <w:rsid w:val="00301DBC"/>
    <w:rsid w:val="00312064"/>
    <w:rsid w:val="00317F97"/>
    <w:rsid w:val="00325C88"/>
    <w:rsid w:val="0034310D"/>
    <w:rsid w:val="00344C5B"/>
    <w:rsid w:val="00347E44"/>
    <w:rsid w:val="00354188"/>
    <w:rsid w:val="00354F39"/>
    <w:rsid w:val="0037400F"/>
    <w:rsid w:val="003763D5"/>
    <w:rsid w:val="00384FF3"/>
    <w:rsid w:val="00391C76"/>
    <w:rsid w:val="00391D01"/>
    <w:rsid w:val="00397EDF"/>
    <w:rsid w:val="003A4A42"/>
    <w:rsid w:val="003B3AE5"/>
    <w:rsid w:val="003B6DD3"/>
    <w:rsid w:val="003D41F5"/>
    <w:rsid w:val="003E0EB9"/>
    <w:rsid w:val="003E2896"/>
    <w:rsid w:val="003E2C33"/>
    <w:rsid w:val="003E60CD"/>
    <w:rsid w:val="003E7652"/>
    <w:rsid w:val="003F56B0"/>
    <w:rsid w:val="00406065"/>
    <w:rsid w:val="00410C13"/>
    <w:rsid w:val="00412B30"/>
    <w:rsid w:val="00415696"/>
    <w:rsid w:val="00433CA7"/>
    <w:rsid w:val="004721ED"/>
    <w:rsid w:val="00474749"/>
    <w:rsid w:val="00474AEC"/>
    <w:rsid w:val="004813C7"/>
    <w:rsid w:val="00486BE4"/>
    <w:rsid w:val="00491AB1"/>
    <w:rsid w:val="004934EC"/>
    <w:rsid w:val="004A0F64"/>
    <w:rsid w:val="004A23CE"/>
    <w:rsid w:val="004C7E3B"/>
    <w:rsid w:val="004E0587"/>
    <w:rsid w:val="004F4087"/>
    <w:rsid w:val="00505654"/>
    <w:rsid w:val="00507E97"/>
    <w:rsid w:val="0051464C"/>
    <w:rsid w:val="00520D93"/>
    <w:rsid w:val="00524570"/>
    <w:rsid w:val="00525876"/>
    <w:rsid w:val="00525E33"/>
    <w:rsid w:val="005354B6"/>
    <w:rsid w:val="00537825"/>
    <w:rsid w:val="00540878"/>
    <w:rsid w:val="005408FF"/>
    <w:rsid w:val="005608D4"/>
    <w:rsid w:val="0056343F"/>
    <w:rsid w:val="00585C07"/>
    <w:rsid w:val="00586359"/>
    <w:rsid w:val="005866EA"/>
    <w:rsid w:val="005868C5"/>
    <w:rsid w:val="005900AD"/>
    <w:rsid w:val="00596B42"/>
    <w:rsid w:val="005C21B8"/>
    <w:rsid w:val="005C4492"/>
    <w:rsid w:val="005C4D4D"/>
    <w:rsid w:val="005C504E"/>
    <w:rsid w:val="005C6F66"/>
    <w:rsid w:val="005E4243"/>
    <w:rsid w:val="005E4C75"/>
    <w:rsid w:val="005E5A41"/>
    <w:rsid w:val="005F3816"/>
    <w:rsid w:val="005F3E59"/>
    <w:rsid w:val="005F5711"/>
    <w:rsid w:val="006420B5"/>
    <w:rsid w:val="00646E0A"/>
    <w:rsid w:val="006776F8"/>
    <w:rsid w:val="0069472B"/>
    <w:rsid w:val="006C0093"/>
    <w:rsid w:val="006C116B"/>
    <w:rsid w:val="006D1063"/>
    <w:rsid w:val="006E2618"/>
    <w:rsid w:val="006E4FCC"/>
    <w:rsid w:val="0070616F"/>
    <w:rsid w:val="0072602F"/>
    <w:rsid w:val="007343D3"/>
    <w:rsid w:val="00734BB8"/>
    <w:rsid w:val="007364D9"/>
    <w:rsid w:val="007374C7"/>
    <w:rsid w:val="007555DA"/>
    <w:rsid w:val="00755E35"/>
    <w:rsid w:val="00761E37"/>
    <w:rsid w:val="0076394A"/>
    <w:rsid w:val="00787E90"/>
    <w:rsid w:val="00791B32"/>
    <w:rsid w:val="0079383B"/>
    <w:rsid w:val="007976A6"/>
    <w:rsid w:val="007B0CE7"/>
    <w:rsid w:val="007C53CD"/>
    <w:rsid w:val="007C5A34"/>
    <w:rsid w:val="007C6B24"/>
    <w:rsid w:val="007D289E"/>
    <w:rsid w:val="007D5746"/>
    <w:rsid w:val="007D6F09"/>
    <w:rsid w:val="00801961"/>
    <w:rsid w:val="00810CA2"/>
    <w:rsid w:val="008144A5"/>
    <w:rsid w:val="0081599B"/>
    <w:rsid w:val="008177C6"/>
    <w:rsid w:val="00822617"/>
    <w:rsid w:val="00823152"/>
    <w:rsid w:val="008376D6"/>
    <w:rsid w:val="00844F17"/>
    <w:rsid w:val="008607D8"/>
    <w:rsid w:val="00861441"/>
    <w:rsid w:val="00873A1D"/>
    <w:rsid w:val="00880396"/>
    <w:rsid w:val="00881D1D"/>
    <w:rsid w:val="00883FF5"/>
    <w:rsid w:val="008917E8"/>
    <w:rsid w:val="00897B1D"/>
    <w:rsid w:val="008A136C"/>
    <w:rsid w:val="008F05A9"/>
    <w:rsid w:val="00901B73"/>
    <w:rsid w:val="00917AF2"/>
    <w:rsid w:val="009222E9"/>
    <w:rsid w:val="0092396E"/>
    <w:rsid w:val="00926B2C"/>
    <w:rsid w:val="0093195E"/>
    <w:rsid w:val="00935065"/>
    <w:rsid w:val="00943683"/>
    <w:rsid w:val="009439CA"/>
    <w:rsid w:val="00944DA7"/>
    <w:rsid w:val="0094611D"/>
    <w:rsid w:val="00967207"/>
    <w:rsid w:val="0097316E"/>
    <w:rsid w:val="0097394D"/>
    <w:rsid w:val="00973D51"/>
    <w:rsid w:val="00992475"/>
    <w:rsid w:val="009C1C3B"/>
    <w:rsid w:val="009C6D30"/>
    <w:rsid w:val="00A11C0B"/>
    <w:rsid w:val="00A21465"/>
    <w:rsid w:val="00A21501"/>
    <w:rsid w:val="00A27B77"/>
    <w:rsid w:val="00A30247"/>
    <w:rsid w:val="00A31301"/>
    <w:rsid w:val="00A5181F"/>
    <w:rsid w:val="00A652A7"/>
    <w:rsid w:val="00A672AA"/>
    <w:rsid w:val="00A80CCD"/>
    <w:rsid w:val="00A87E4D"/>
    <w:rsid w:val="00A9007C"/>
    <w:rsid w:val="00AA1CFB"/>
    <w:rsid w:val="00AB71DB"/>
    <w:rsid w:val="00AC2EFA"/>
    <w:rsid w:val="00AC5B1F"/>
    <w:rsid w:val="00AE4D35"/>
    <w:rsid w:val="00AF57F1"/>
    <w:rsid w:val="00B009F8"/>
    <w:rsid w:val="00B00A10"/>
    <w:rsid w:val="00B04FE7"/>
    <w:rsid w:val="00B07A8F"/>
    <w:rsid w:val="00B209F5"/>
    <w:rsid w:val="00B3367F"/>
    <w:rsid w:val="00B43D5A"/>
    <w:rsid w:val="00B465E2"/>
    <w:rsid w:val="00B50E45"/>
    <w:rsid w:val="00B5356F"/>
    <w:rsid w:val="00B53D48"/>
    <w:rsid w:val="00B549A7"/>
    <w:rsid w:val="00B5651C"/>
    <w:rsid w:val="00B57FBD"/>
    <w:rsid w:val="00B73ADA"/>
    <w:rsid w:val="00B902ED"/>
    <w:rsid w:val="00BA413C"/>
    <w:rsid w:val="00BA60A8"/>
    <w:rsid w:val="00BB6A25"/>
    <w:rsid w:val="00C058C9"/>
    <w:rsid w:val="00C12DF9"/>
    <w:rsid w:val="00C22123"/>
    <w:rsid w:val="00C2261C"/>
    <w:rsid w:val="00C255C4"/>
    <w:rsid w:val="00C35162"/>
    <w:rsid w:val="00C4533D"/>
    <w:rsid w:val="00C46740"/>
    <w:rsid w:val="00C50F38"/>
    <w:rsid w:val="00C576D2"/>
    <w:rsid w:val="00C84A8C"/>
    <w:rsid w:val="00C93351"/>
    <w:rsid w:val="00CA29DB"/>
    <w:rsid w:val="00CA655A"/>
    <w:rsid w:val="00CB2F05"/>
    <w:rsid w:val="00CB7414"/>
    <w:rsid w:val="00CB7A66"/>
    <w:rsid w:val="00CC154D"/>
    <w:rsid w:val="00CD3D2C"/>
    <w:rsid w:val="00CD3FFC"/>
    <w:rsid w:val="00CD4A64"/>
    <w:rsid w:val="00CD7F3C"/>
    <w:rsid w:val="00CE2A04"/>
    <w:rsid w:val="00CE2B1F"/>
    <w:rsid w:val="00CE7B42"/>
    <w:rsid w:val="00CF2698"/>
    <w:rsid w:val="00CF3A7E"/>
    <w:rsid w:val="00CF68B1"/>
    <w:rsid w:val="00D00CB1"/>
    <w:rsid w:val="00D01F3D"/>
    <w:rsid w:val="00D1024F"/>
    <w:rsid w:val="00D17706"/>
    <w:rsid w:val="00D23FD4"/>
    <w:rsid w:val="00D24601"/>
    <w:rsid w:val="00D4326A"/>
    <w:rsid w:val="00D46697"/>
    <w:rsid w:val="00D52FD9"/>
    <w:rsid w:val="00D55987"/>
    <w:rsid w:val="00D57AC9"/>
    <w:rsid w:val="00D65FF0"/>
    <w:rsid w:val="00D67A30"/>
    <w:rsid w:val="00D77EFA"/>
    <w:rsid w:val="00D8246A"/>
    <w:rsid w:val="00D860E8"/>
    <w:rsid w:val="00DB2501"/>
    <w:rsid w:val="00DB2873"/>
    <w:rsid w:val="00DC4D52"/>
    <w:rsid w:val="00DC6970"/>
    <w:rsid w:val="00DD0316"/>
    <w:rsid w:val="00DD5D5D"/>
    <w:rsid w:val="00DD7BB0"/>
    <w:rsid w:val="00DF3638"/>
    <w:rsid w:val="00DF414E"/>
    <w:rsid w:val="00E00585"/>
    <w:rsid w:val="00E04F68"/>
    <w:rsid w:val="00E2104F"/>
    <w:rsid w:val="00E25F85"/>
    <w:rsid w:val="00E36760"/>
    <w:rsid w:val="00E60F0B"/>
    <w:rsid w:val="00E63731"/>
    <w:rsid w:val="00E71B72"/>
    <w:rsid w:val="00E749A5"/>
    <w:rsid w:val="00E85C24"/>
    <w:rsid w:val="00E86A79"/>
    <w:rsid w:val="00E95A4A"/>
    <w:rsid w:val="00EA1A2B"/>
    <w:rsid w:val="00EB0A95"/>
    <w:rsid w:val="00EB14D5"/>
    <w:rsid w:val="00EB7EF3"/>
    <w:rsid w:val="00EC33BE"/>
    <w:rsid w:val="00ED3A5D"/>
    <w:rsid w:val="00ED5D99"/>
    <w:rsid w:val="00ED6B92"/>
    <w:rsid w:val="00EE135E"/>
    <w:rsid w:val="00EE3BE3"/>
    <w:rsid w:val="00EE5B40"/>
    <w:rsid w:val="00EF09F0"/>
    <w:rsid w:val="00F05DF6"/>
    <w:rsid w:val="00F10C44"/>
    <w:rsid w:val="00F340FF"/>
    <w:rsid w:val="00F47207"/>
    <w:rsid w:val="00F53960"/>
    <w:rsid w:val="00F740D4"/>
    <w:rsid w:val="00F90024"/>
    <w:rsid w:val="00F923D3"/>
    <w:rsid w:val="00F92410"/>
    <w:rsid w:val="00F95CB5"/>
    <w:rsid w:val="00FA0073"/>
    <w:rsid w:val="00FA298D"/>
    <w:rsid w:val="00FB23D8"/>
    <w:rsid w:val="00FC0CD3"/>
    <w:rsid w:val="00FC210F"/>
    <w:rsid w:val="00FC37D9"/>
    <w:rsid w:val="00FC53CC"/>
    <w:rsid w:val="00FD4CB1"/>
    <w:rsid w:val="00FD7F22"/>
    <w:rsid w:val="00FE19D9"/>
    <w:rsid w:val="00FE72E3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938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D17706"/>
    <w:rPr>
      <w:sz w:val="24"/>
      <w:szCs w:val="24"/>
    </w:rPr>
  </w:style>
  <w:style w:styleId="Bezproreda" w:type="paragraph">
    <w:name w:val="No Spacing"/>
    <w:uiPriority w:val="1"/>
    <w:qFormat/>
    <w:rsid w:val="0079383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79383B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" w:type="paragraph">
    <w:name w:val="Title"/>
    <w:basedOn w:val="Normal"/>
    <w:next w:val="Normal"/>
    <w:link w:val="NaslovChar"/>
    <w:qFormat/>
    <w:rsid w:val="00992475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992475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DF4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1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1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1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1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938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D17706"/>
    <w:rPr>
      <w:sz w:val="24"/>
      <w:szCs w:val="24"/>
    </w:rPr>
  </w:style>
  <w:style w:styleId="Bezproreda" w:type="paragraph">
    <w:name w:val="No Spacing"/>
    <w:uiPriority w:val="1"/>
    <w:qFormat/>
    <w:rsid w:val="0079383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79383B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" w:type="paragraph">
    <w:name w:val="Title"/>
    <w:basedOn w:val="Normal"/>
    <w:next w:val="Normal"/>
    <w:link w:val="NaslovChar"/>
    <w:qFormat/>
    <w:rsid w:val="00992475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992475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DF4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1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1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1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1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067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lipnja 2018.</izvorni_sadrzaj>
    <derivirana_varijabla naziv="DomainObject.Predmet.DatumRjesavanja_1">12.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St-2353/2017</izvorni_sadrzaj>
    <derivirana_varijabla naziv="DomainObject.Predmet.OznakaBroj_1">St-2353/2017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PET-PROM d.o.o. zastupanog po punomoćniku Ivan Presečan; Zvonko Jugović</izvorni_sadrzaj>
    <derivirana_varijabla naziv="DomainObject.Predmet.ProtustrankaFormated_1">  PET-PROM d.o.o. zastupanog po punomoćniku Ivan Presečan; Zvonko Jugović</derivirana_varijabla>
  </DomainObject.Predmet.ProtustrankaFormated>
  <DomainObject.Predmet.ProtustrankaFormatedOIB>
    <izvorni_sadrzaj>  PET-PROM d.o.o., OIB 67247311476 zastupanog po punomoćniku Ivan Presečan; Zvonko Jugović</izvorni_sadrzaj>
    <derivirana_varijabla naziv="DomainObject.Predmet.ProtustrankaFormatedOIB_1">  PET-PROM d.o.o., OIB 67247311476 zastupanog po punomoćniku Ivan Presečan; Zvonko Jugović</derivirana_varijabla>
  </DomainObject.Predmet.ProtustrankaFormatedOIB>
  <DomainObject.Predmet.ProtustrankaFormatedWithAdress>
    <izvorni_sadrzaj> PET-PROM d.o.o., Vrtni put 5, 10000 Zagreb zastupanog po punomoćniku Ivan Presečan; Zvonko Jugović</izvorni_sadrzaj>
    <derivirana_varijabla naziv="DomainObject.Predmet.ProtustrankaFormatedWithAdress_1"> PET-PROM d.o.o., Vrtni put 5, 10000 Zagreb zastupanog po punomoćniku Ivan Presečan; Zvonko Jugović</derivirana_varijabla>
  </DomainObject.Predmet.ProtustrankaFormatedWithAdress>
  <DomainObject.Predmet.ProtustrankaFormatedWithAdressOIB>
    <izvorni_sadrzaj> PET-PROM d.o.o., OIB 67247311476, Vrtni put 5, 10000 Zagreb zastupanog po punomoćniku Ivan Presečan; Zvonko Jugović</izvorni_sadrzaj>
    <derivirana_varijabla naziv="DomainObject.Predmet.ProtustrankaFormatedWithAdressOIB_1"> PET-PROM d.o.o., OIB 67247311476, Vrtni put 5, 10000 Zagreb zastupanog po punomoćniku Ivan Presečan; Zvonko Jugović</derivirana_varijabla>
  </DomainObject.Predmet.ProtustrankaFormatedWithAdressOIB>
  <DomainObject.Predmet.ProtustrankaWithAdress>
    <izvorni_sadrzaj>PET-PROM d.o.o. Vrtni put 5, 10000 Zagreb</izvorni_sadrzaj>
    <derivirana_varijabla naziv="DomainObject.Predmet.ProtustrankaWithAdress_1">PET-PROM d.o.o. Vrtni put 5, 10000 Zagreb</derivirana_varijabla>
  </DomainObject.Predmet.ProtustrankaWithAdress>
  <DomainObject.Predmet.ProtustrankaWithAdressOIB>
    <izvorni_sadrzaj>PET-PROM d.o.o., OIB 67247311476, Vrtni put 5, 10000 Zagreb</izvorni_sadrzaj>
    <derivirana_varijabla naziv="DomainObject.Predmet.ProtustrankaWithAdressOIB_1">PET-PROM d.o.o., OIB 67247311476, Vrtni put 5, 10000 Zagreb</derivirana_varijabla>
  </DomainObject.Predmet.ProtustrankaWithAdressOIB>
  <DomainObject.Predmet.ProtustrankaNazivFormated>
    <izvorni_sadrzaj>PET-PROM d.o.o.</izvorni_sadrzaj>
    <derivirana_varijabla naziv="DomainObject.Predmet.ProtustrankaNazivFormated_1">PET-PROM d.o.o.</derivirana_varijabla>
  </DomainObject.Predmet.ProtustrankaNazivFormated>
  <DomainObject.Predmet.ProtustrankaNazivFormatedOIB>
    <izvorni_sadrzaj>PET-PROM d.o.o., OIB 67247311476</izvorni_sadrzaj>
    <derivirana_varijabla naziv="DomainObject.Predmet.ProtustrankaNazivFormatedOIB_1">PET-PROM d.o.o., OIB 67247311476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d.o.o.</izvorni_sadrzaj>
    <derivirana_varijabla naziv="DomainObject.Predmet.StrankaFormated_1">  PET-PROM d.o.o.</derivirana_varijabla>
  </DomainObject.Predmet.StrankaFormated>
  <DomainObject.Predmet.StrankaFormatedOIB>
    <izvorni_sadrzaj>  PET-PROM d.o.o., OIB 67247311476</izvorni_sadrzaj>
    <derivirana_varijabla naziv="DomainObject.Predmet.StrankaFormatedOIB_1">  PET-PROM d.o.o., OIB 67247311476</derivirana_varijabla>
  </DomainObject.Predmet.StrankaFormatedOIB>
  <DomainObject.Predmet.StrankaFormatedWithAdress>
    <izvorni_sadrzaj> PET-PROM d.o.o., Vrtni put 5, 10000 Zagreb</izvorni_sadrzaj>
    <derivirana_varijabla naziv="DomainObject.Predmet.StrankaFormatedWithAdress_1"> PET-PROM d.o.o., Vrtni put 5, 10000 Zagreb</derivirana_varijabla>
  </DomainObject.Predmet.StrankaFormatedWithAdress>
  <DomainObject.Predmet.StrankaFormatedWithAdressOIB>
    <izvorni_sadrzaj> PET-PROM d.o.o., OIB 67247311476, Vrtni put 5, 10000 Zagreb</izvorni_sadrzaj>
    <derivirana_varijabla naziv="DomainObject.Predmet.StrankaFormatedWithAdressOIB_1"> PET-PROM d.o.o., OIB 67247311476, Vrtni put 5, 10000 Zagreb</derivirana_varijabla>
  </DomainObject.Predmet.StrankaFormatedWithAdressOIB>
  <DomainObject.Predmet.StrankaWithAdress>
    <izvorni_sadrzaj>PET-PROM d.o.o. Vrtni put 5,10000 Zagreb</izvorni_sadrzaj>
    <derivirana_varijabla naziv="DomainObject.Predmet.StrankaWithAdress_1">PET-PROM d.o.o. Vrtni put 5,10000 Zagreb</derivirana_varijabla>
  </DomainObject.Predmet.StrankaWithAdress>
  <DomainObject.Predmet.StrankaWithAdressOIB>
    <izvorni_sadrzaj>PET-PROM d.o.o., OIB 67247311476, Vrtni put 5,10000 Zagreb</izvorni_sadrzaj>
    <derivirana_varijabla naziv="DomainObject.Predmet.StrankaWithAdressOIB_1">PET-PROM d.o.o., OIB 67247311476, Vrtni put 5,10000 Zagreb</derivirana_varijabla>
  </DomainObject.Predmet.StrankaWithAdressOIB>
  <DomainObject.Predmet.StrankaNazivFormated>
    <izvorni_sadrzaj>PET-PROM d.o.o.</izvorni_sadrzaj>
    <derivirana_varijabla naziv="DomainObject.Predmet.StrankaNazivFormated_1">PET-PROM d.o.o.</derivirana_varijabla>
  </DomainObject.Predmet.StrankaNazivFormated>
  <DomainObject.Predmet.StrankaNazivFormatedOIB>
    <izvorni_sadrzaj>PET-PROM d.o.o., OIB 67247311476</izvorni_sadrzaj>
    <derivirana_varijabla naziv="DomainObject.Predmet.StrankaNazivFormatedOIB_1">PET-PROM d.o.o., OIB 67247311476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PET-PROM d.o.o.</item>
    </izvorni_sadrzaj>
    <derivirana_varijabla naziv="DomainObject.Predmet.StrankaListFormated_1">
      <item>PET-PROM d.o.o.</item>
    </derivirana_varijabla>
  </DomainObject.Predmet.StrankaListFormated>
  <DomainObject.Predmet.StrankaListFormatedOIB>
    <izvorni_sadrzaj>
      <item>PET-PROM d.o.o., OIB 67247311476</item>
    </izvorni_sadrzaj>
    <derivirana_varijabla naziv="DomainObject.Predmet.StrankaListFormatedOIB_1">
      <item>PET-PROM d.o.o., OIB 67247311476</item>
    </derivirana_varijabla>
  </DomainObject.Predmet.StrankaListFormatedOIB>
  <DomainObject.Predmet.StrankaListFormatedWithAdress>
    <izvorni_sadrzaj>
      <item>PET-PROM d.o.o., Vrtni put 5, 10000 Zagreb</item>
    </izvorni_sadrzaj>
    <derivirana_varijabla naziv="DomainObject.Predmet.StrankaListFormatedWithAdress_1">
      <item>PET-PROM d.o.o., Vrtni put 5, 10000 Zagreb</item>
    </derivirana_varijabla>
  </DomainObject.Predmet.StrankaListFormatedWithAdress>
  <DomainObject.Predmet.StrankaListFormatedWithAdressOIB>
    <izvorni_sadrzaj>
      <item>PET-PROM d.o.o., OIB 67247311476, Vrtni put 5, 10000 Zagreb</item>
    </izvorni_sadrzaj>
    <derivirana_varijabla naziv="DomainObject.Predmet.StrankaListFormatedWithAdressOIB_1">
      <item>PET-PROM d.o.o., OIB 67247311476, Vrtni put 5, 10000 Zagreb</item>
    </derivirana_varijabla>
  </DomainObject.Predmet.StrankaListFormatedWithAdressOIB>
  <DomainObject.Predmet.StrankaListNazivFormated>
    <izvorni_sadrzaj>
      <item>PET-PROM d.o.o.</item>
    </izvorni_sadrzaj>
    <derivirana_varijabla naziv="DomainObject.Predmet.StrankaListNazivFormated_1">
      <item>PET-PROM d.o.o.</item>
    </derivirana_varijabla>
  </DomainObject.Predmet.StrankaListNazivFormated>
  <DomainObject.Predmet.StrankaListNazivFormatedOIB>
    <izvorni_sadrzaj>
      <item>PET-PROM d.o.o., OIB 67247311476</item>
    </izvorni_sadrzaj>
    <derivirana_varijabla naziv="DomainObject.Predmet.StrankaListNazivFormatedOIB_1">
      <item>PET-PROM d.o.o., OIB 67247311476</item>
    </derivirana_varijabla>
  </DomainObject.Predmet.StrankaListNazivFormatedOIB>
  <DomainObject.Predmet.ProtuStrankaListFormated>
    <izvorni_sadrzaj>
      <item>PET-PROM d.o.o. zastupanog po punomoćniku Ivan Presečan; Zvonko Jugović</item>
    </izvorni_sadrzaj>
    <derivirana_varijabla naziv="DomainObject.Predmet.ProtuStrankaListFormated_1">
      <item>PET-PROM d.o.o. zastupanog po punomoćniku Ivan Presečan; Zvonko Jugović</item>
    </derivirana_varijabla>
  </DomainObject.Predmet.ProtuStrankaListFormated>
  <DomainObject.Predmet.ProtuStrankaListFormatedOIB>
    <izvorni_sadrzaj>
      <item>PET-PROM d.o.o., OIB 67247311476 zastupanog po punomoćniku Ivan Presečan; Zvonko Jugović</item>
    </izvorni_sadrzaj>
    <derivirana_varijabla naziv="DomainObject.Predmet.ProtuStrankaListFormatedOIB_1">
      <item>PET-PROM d.o.o., OIB 67247311476 zastupanog po punomoćniku Ivan Presečan; Zvonko Jugović</item>
    </derivirana_varijabla>
  </DomainObject.Predmet.ProtuStrankaListFormatedOIB>
  <DomainObject.Predmet.ProtuStrankaListFormatedWithAdress>
    <izvorni_sadrzaj>
      <item>PET-PROM d.o.o., Vrtni put 5, 10000 Zagreb zastupanog po punomoćniku Ivan Presečan; Zvonko Jugović</item>
    </izvorni_sadrzaj>
    <derivirana_varijabla naziv="DomainObject.Predmet.ProtuStrankaListFormatedWithAdress_1">
      <item>PET-PROM d.o.o., Vrtni put 5, 10000 Zagreb zastupanog po punomoćniku Ivan Presečan; Zvonko Jugović</item>
    </derivirana_varijabla>
  </DomainObject.Predmet.ProtuStrankaListFormatedWithAdress>
  <DomainObject.Predmet.ProtuStrankaListFormatedWithAdressOIB>
    <izvorni_sadrzaj>
      <item>PET-PROM d.o.o., OIB 67247311476, Vrtni put 5, 10000 Zagreb zastupanog po punomoćniku Ivan Presečan; Zvonko Jugović</item>
    </izvorni_sadrzaj>
    <derivirana_varijabla naziv="DomainObject.Predmet.ProtuStrankaListFormatedWithAdressOIB_1">
      <item>PET-PROM d.o.o., OIB 67247311476, Vrtni put 5, 10000 Zagreb zastupanog po punomoćniku Ivan Presečan; Zvonko Jugović</item>
    </derivirana_varijabla>
  </DomainObject.Predmet.ProtuStrankaListFormatedWithAdressOIB>
  <DomainObject.Predmet.ProtuStrankaListNazivFormated>
    <izvorni_sadrzaj>
      <item>PET-PROM d.o.o.</item>
    </izvorni_sadrzaj>
    <derivirana_varijabla naziv="DomainObject.Predmet.ProtuStrankaListNazivFormated_1">
      <item>PET-PROM d.o.o.</item>
    </derivirana_varijabla>
  </DomainObject.Predmet.ProtuStrankaListNazivFormated>
  <DomainObject.Predmet.ProtuStrankaListNazivFormatedOIB>
    <izvorni_sadrzaj>
      <item>PET-PROM d.o.o., OIB 67247311476</item>
    </izvorni_sadrzaj>
    <derivirana_varijabla naziv="DomainObject.Predmet.ProtuStrankaListNazivFormatedOIB_1">
      <item>PET-PROM d.o.o., OIB 67247311476</item>
    </derivirana_varijabla>
  </DomainObject.Predmet.ProtuStrankaListNazivFormatedOIB>
  <DomainObject.Predmet.OstaliListFormated>
    <izvorni_sadrzaj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izvorni_sadrzaj>
    <derivirana_varijabla naziv="DomainObject.Predmet.OstaliListFormated_1"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derivirana_varijabla>
  </DomainObject.Predmet.OstaliListFormated>
  <DomainObject.Predmet.OstaliListFormatedOIB>
    <izvorni_sadrzaj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  <item>Odvjetničko društvo Hanžeković i partneri</item>
      <item>STEFANOVIĆ&amp;VRDELJA-ODVJETNIČKO DRUŠTVO, OIB 16998632083</item>
      <item>SAŠA POLDAN</item>
    </izvorni_sadrzaj>
    <derivirana_varijabla naziv="DomainObject.Predmet.OstaliListFormatedOIB_1"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  <item>Odvjetničko društvo Hanžeković i partneri</item>
      <item>STEFANOVIĆ&amp;VRDELJA-ODVJETNIČKO DRUŠTVO, OIB 16998632083</item>
      <item>SAŠA POLDAN</item>
    </derivirana_varijabla>
  </DomainObject.Predmet.OstaliListFormatedOIB>
  <DomainObject.Predmet.OstaliListFormatedWithAdress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  <item>Odvjetničko društvo Hanžeković i partneri, Radnička cesta 22, 10000 Zagreb</item>
      <item>STEFANOVIĆ&amp;VRDELJA-ODVJETNIČKO DRUŠTVO, D.T. Gavrana 13, 10000 Zagreb</item>
      <item>SAŠA POLDAN, Jadranski trg4/II, 51000 Rijeka</item>
    </izvorni_sadrzaj>
    <derivirana_varijabla naziv="DomainObject.Predmet.OstaliListFormatedWithAdress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  <item>Odvjetničko društvo Hanžeković i partneri, Radnička cesta 22, 10000 Zagreb</item>
      <item>STEFANOVIĆ&amp;VRDELJA-ODVJETNIČKO DRUŠTVO, D.T. Gavrana 13, 10000 Zagreb</item>
      <item>SAŠA POLDAN, Jadranski trg4/II, 51000 Rijeka</item>
    </derivirana_varijabla>
  </DomainObject.Predmet.OstaliListFormatedWithAdress>
  <DomainObject.Predmet.OstaliListFormatedWithAdressOIB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  <item>Odvjetničko društvo Hanžeković i partneri, Radnička cesta 22, 10000 Zagreb</item>
      <item>STEFANOVIĆ&amp;VRDELJA-ODVJETNIČKO DRUŠTVO, OIB 16998632083, D.T. Gavrana 13, 10000 Zagreb</item>
      <item>SAŠA POLDAN, Jadranski trg4/II, 51000 Rijeka</item>
    </izvorni_sadrzaj>
    <derivirana_varijabla naziv="DomainObject.Predmet.OstaliListFormatedWithAdressOIB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  <item>Odvjetničko društvo Hanžeković i partneri, Radnička cesta 22, 10000 Zagreb</item>
      <item>STEFANOVIĆ&amp;VRDELJA-ODVJETNIČKO DRUŠTVO, OIB 16998632083, D.T. Gavrana 13, 10000 Zagreb</item>
      <item>SAŠA POLDAN, Jadranski trg4/II, 51000 Rijeka</item>
    </derivirana_varijabla>
  </DomainObject.Predmet.OstaliListFormatedWithAdressOIB>
  <DomainObject.Predmet.OstaliListNazivFormated>
    <izvorni_sadrzaj>
      <item>Ivan Presečan</item>
      <item>Zvonko Jugović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izvorni_sadrzaj>
    <derivirana_varijabla naziv="DomainObject.Predmet.OstaliListNazivFormated_1">
      <item>Ivan Presečan</item>
      <item>Zvonko Jugović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derivirana_varijabla>
  </DomainObject.Predmet.OstaliListNazivFormated>
  <DomainObject.Predmet.OstaliListNazivFormatedOIB>
    <izvorni_sadrzaj>
      <item>Ivan Presečan</item>
      <item>Zvonko Jugović</item>
      <item>ODVJETNIČKO DRUŠTVO ČERIN, MAR I PARTNERI d.o.o., OIB 65986891408</item>
      <item>HRVOJE ČIPČIĆ-BRAGADIN</item>
      <item>Odvjetničko društvo Hanžeković i partneri</item>
      <item>STEFANOVIĆ&amp;VRDELJA-ODVJETNIČKO DRUŠTVO, OIB 16998632083</item>
      <item>SAŠA POLDAN</item>
    </izvorni_sadrzaj>
    <derivirana_varijabla naziv="DomainObject.Predmet.OstaliListNazivFormatedOIB_1">
      <item>Ivan Presečan</item>
      <item>Zvonko Jugović</item>
      <item>ODVJETNIČKO DRUŠTVO ČERIN, MAR I PARTNERI d.o.o., OIB 65986891408</item>
      <item>HRVOJE ČIPČIĆ-BRAGADIN</item>
      <item>Odvjetničko društvo Hanžeković i partneri</item>
      <item>STEFANOVIĆ&amp;VRDELJA-ODVJETNIČKO DRUŠTVO, OIB 16998632083</item>
      <item>SAŠA POLDAN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PET-PROM d.o.o.</izvorni_sadrzaj>
    <derivirana_varijabla naziv="DomainObject.Predmet.StrankaIDrugi_1">PET-PROM d.o.o.</derivirana_varijabla>
  </DomainObject.Predmet.StrankaIDrugi>
  <DomainObject.Predmet.ProtustrankaIDrugi>
    <izvorni_sadrzaj>PET-PROM d.o.o.</izvorni_sadrzaj>
    <derivirana_varijabla naziv="DomainObject.Predmet.ProtustrankaIDrugi_1">PET-PROM d.o.o.</derivirana_varijabla>
  </DomainObject.Predmet.ProtustrankaIDrugi>
  <DomainObject.Predmet.StrankaIDrugiAdressOIB>
    <izvorni_sadrzaj>PET-PROM d.o.o., OIB 67247311476, Vrtni put 5, 10000 Zagreb</izvorni_sadrzaj>
    <derivirana_varijabla naziv="DomainObject.Predmet.StrankaIDrugiAdressOIB_1">PET-PROM d.o.o., OIB 67247311476, Vrtni put 5, 10000 Zagreb</derivirana_varijabla>
  </DomainObject.Predmet.StrankaIDrugiAdressOIB>
  <DomainObject.Predmet.ProtustrankaIDrugiAdressOIB>
    <izvorni_sadrzaj>PET-PROM d.o.o., OIB 67247311476, Vrtni put 5, 10000 Zagreb</izvorni_sadrzaj>
    <derivirana_varijabla naziv="DomainObject.Predmet.ProtustrankaIDrugiAdressOIB_1">PET-PROM d.o.o., OIB 67247311476,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svibnja 2018.</izvorni_sadrzaj>
    <derivirana_varijabla naziv="DomainObject.Predmet.OdlukaRjesenje.DatumDonosenjaOdluke_1">22. svibnja 2018.</derivirana_varijabla>
  </DomainObject.Predmet.OdlukaRjesenje.DatumDonosenjaOdluke>
  <DomainObject.Predmet.OdlukaRjesenje.DatumPravomocnosti>
    <izvorni_sadrzaj>8. lipnja 2018.</izvorni_sadrzaj>
    <derivirana_varijabla naziv="DomainObject.Predmet.OdlukaRjesenje.DatumPravomocnosti_1">8. lipnja 2018.</derivirana_varijabla>
  </DomainObject.Predmet.OdlukaRjesenje.DatumPravomocnosti>
  <DomainObject.Predmet.OdlukaRjesenje.Oznaka>
    <izvorni_sadrzaj>St-2353/2017-122</izvorni_sadrzaj>
    <derivirana_varijabla naziv="DomainObject.Predmet.OdlukaRjesenje.Oznaka_1">St-2353/2017-122</derivirana_varijabla>
  </DomainObject.Predmet.OdlukaRjesenje.Oznaka>
  <DomainObject.Predmet.SudioniciListNaziv>
    <izvorni_sadrzaj>
      <item>PET-PROM d.o.o.</item>
      <item>PET-PROM d.o.o.</item>
      <item>Ivan Presečan</item>
      <item>Zvonko Jugović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izvorni_sadrzaj>
    <derivirana_varijabla naziv="DomainObject.Predmet.SudioniciListNaziv_1">
      <item>PET-PROM d.o.o.</item>
      <item>PET-PROM d.o.o.</item>
      <item>Ivan Presečan</item>
      <item>Zvonko Jugović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derivirana_varijabla>
  </DomainObject.Predmet.SudioniciListNaziv>
  <DomainObject.Predmet.SudioniciListAdressOIB>
    <izvorni_sadrzaj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  <item>Odvjetničko društvo Hanžeković i partneri, Radnička cesta 22,10000 Zagreb</item>
      <item>STEFANOVIĆ&amp;VRDELJA-ODVJETNIČKO DRUŠTVO, OIB 16998632083, D.T. Gavrana 13,10000 Zagreb</item>
      <item>SAŠA POLDAN, Jadranski trg4/II,51000 Rijeka</item>
    </izvorni_sadrzaj>
    <derivirana_varijabla naziv="DomainObject.Predmet.SudioniciListAdressOIB_1"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  <item>Odvjetničko društvo Hanžeković i partneri, Radnička cesta 22,10000 Zagreb</item>
      <item>STEFANOVIĆ&amp;VRDELJA-ODVJETNIČKO DRUŠTVO, OIB 16998632083, D.T. Gavrana 13,10000 Zagreb</item>
      <item>SAŠA POLDAN, Jadranski trg4/II,51000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67247311476</item>
      <item>, OIB 67247311476</item>
      <item>, OIB null</item>
      <item>, OIB null</item>
      <item>, OIB 65986891408</item>
      <item>, OIB null</item>
      <item>, OIB null</item>
      <item>, OIB 16998632083</item>
      <item>, OIB null</item>
    </izvorni_sadrzaj>
    <derivirana_varijabla naziv="DomainObject.Predmet.SudioniciListNazivOIB_1">
      <item>, OIB 67247311476</item>
      <item>, OIB 67247311476</item>
      <item>, OIB null</item>
      <item>, OIB null</item>
      <item>, OIB 65986891408</item>
      <item>, OIB null</item>
      <item>, OIB null</item>
      <item>, OIB 16998632083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svibnja 2018.</izvorni_sadrzaj>
    <derivirana_varijabla naziv="DomainObject.Predmet.DatumZadnjeOdrzaneSudskeRadnje_1">10. svibnja 2018.</derivirana_varijabla>
  </DomainObject.Predmet.DatumZadnjeOdrzaneSudskeRadnje>
  <DomainObject.PredzadnjaOdlukaIzPredmeta.DatumDonosenjaOdluke>
    <izvorni_sadrzaj>25. srpnja 2018.</izvorni_sadrzaj>
    <derivirana_varijabla naziv="DomainObject.PredzadnjaOdlukaIzPredmeta.DatumDonosenjaOdluke_1">25. srpnja 2018.</derivirana_varijabla>
  </DomainObject.PredzadnjaOdlukaIzPredmeta.DatumDonosenjaOdluke>
  <DomainObject.PredzadnjaOdlukaIzPredmeta.Oznaka>
    <izvorni_sadrzaj>St-2353/2017-126</izvorni_sadrzaj>
    <derivirana_varijabla naziv="DomainObject.PredzadnjaOdlukaIzPredmeta.Oznaka_1">St-2353/2017-126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AF2570-21AC-4B33-99CA-EB95C7C71E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699</properties:Words>
  <properties:Characters>3475</properties:Characters>
  <properties:Lines>90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2019-03-22T13:38:00Z</dcterms:created>
  <dc:creator>Korisnik</dc:creator>
  <cp:lastModifiedBy>Valentina Delač</cp:lastModifiedBy>
  <cp:lastPrinted>2019-03-22T13:40:00Z</cp:lastPrinted>
  <dcterms:modified xmlns:xsi="http://www.w3.org/2001/XMLSchema-instance" xsi:type="dcterms:W3CDTF">2019-03-22T13:40:00Z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(Pet prom  Rj naknada  za prijavljenu tražbinu Fina 40 stavak  2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