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bf57" w14:paraId="a8dbf57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C91DA9">
        <w:rPr>
          <w:rFonts w:cs="Times New Roman" w:hAnsi="Times New Roman" w:ascii="Times New Roman"/>
        </w:rPr>
        <w:t>5328</w:t>
      </w:r>
      <w:r w:rsidRPr="00A164D7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262376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C91DA9">
        <w:rPr>
          <w:rFonts w:cs="Times New Roman" w:hAnsi="Times New Roman" w:ascii="Times New Roman"/>
        </w:rPr>
        <w:t xml:space="preserve">  </w:t>
      </w:r>
      <w:r w:rsidR="00C91DA9">
        <w:rPr>
          <w:rFonts w:hAnsi="Times New Roman" w:ascii="Times New Roman"/>
        </w:rPr>
        <w:t xml:space="preserve">NIRAS-PLUS, d.o.o., Zagreb, Jarunska 25, OIB </w:t>
      </w:r>
      <w:r w:rsidR="00C91DA9" w:rsidRPr="00C91DA9">
        <w:rPr>
          <w:rFonts w:hAnsi="Times New Roman" w:ascii="Times New Roman"/>
        </w:rPr>
        <w:t>71455788544</w:t>
      </w:r>
      <w:r w:rsidR="00EA2DC1" w:rsidRPr="00441F04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A164D7" w:rsidRPr="00A164D7">
        <w:rPr>
          <w:rFonts w:cs="Times New Roman"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DE0263">
        <w:rPr>
          <w:rFonts w:cs="Times New Roman" w:hAnsi="Times New Roman" w:ascii="Times New Roman"/>
        </w:rPr>
        <w:t>1. kolovoza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C91DA9">
        <w:rPr>
          <w:rFonts w:hAnsi="Times New Roman" w:ascii="Times New Roman"/>
        </w:rPr>
        <w:t xml:space="preserve">NIRAS-PLUS, d.o.o., Zagreb, Jarunska 25, OIB </w:t>
      </w:r>
      <w:r w:rsidR="00C91DA9" w:rsidRPr="00C91DA9">
        <w:rPr>
          <w:rFonts w:hAnsi="Times New Roman" w:ascii="Times New Roman"/>
        </w:rPr>
        <w:t>71455788544</w:t>
      </w:r>
      <w:r w:rsidR="00C91DA9">
        <w:rPr>
          <w:rFonts w:hAnsi="Times New Roman" w:ascii="Times New Roman"/>
        </w:rPr>
        <w:t>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3C1EDD">
        <w:rPr>
          <w:rFonts w:cs="Times New Roman" w:hAnsi="Times New Roman" w:ascii="Times New Roman"/>
        </w:rPr>
        <w:t xml:space="preserve"> </w:t>
      </w:r>
      <w:r w:rsidR="00A52D08">
        <w:rPr>
          <w:rFonts w:cs="Times New Roman" w:hAnsi="Times New Roman" w:ascii="Times New Roman"/>
        </w:rPr>
        <w:t xml:space="preserve">Miljenko Travica, Zagreb, Jarunska 25, OIB </w:t>
      </w:r>
      <w:r w:rsidR="00A52D08" w:rsidRPr="00A52D08">
        <w:rPr>
          <w:rFonts w:cs="Times New Roman" w:hAnsi="Times New Roman" w:ascii="Times New Roman"/>
        </w:rPr>
        <w:t>85326013996</w:t>
      </w:r>
      <w:r w:rsidR="00A52D08">
        <w:rPr>
          <w:rFonts w:cs="Times New Roman" w:hAnsi="Times New Roman" w:ascii="Times New Roman"/>
        </w:rPr>
        <w:t xml:space="preserve"> 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A52D08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27</w:t>
      </w:r>
      <w:r w:rsidR="00A164D7">
        <w:rPr>
          <w:rFonts w:cs="Times New Roman" w:hAnsi="Times New Roman" w:ascii="Times New Roman"/>
          <w:b/>
        </w:rPr>
        <w:t>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>
        <w:rPr>
          <w:rFonts w:cs="Times New Roman" w:hAnsi="Times New Roman" w:ascii="Times New Roman"/>
          <w:b/>
        </w:rPr>
        <w:t>09,30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441F04">
        <w:rPr>
          <w:rFonts w:cs="Times New Roman" w:hAnsi="Times New Roman" w:ascii="Times New Roman"/>
        </w:rPr>
        <w:t xml:space="preserve">  </w:t>
      </w:r>
      <w:r w:rsidR="00C91DA9">
        <w:rPr>
          <w:rFonts w:hAnsi="Times New Roman" w:ascii="Times New Roman"/>
        </w:rPr>
        <w:t xml:space="preserve">NIRAS-PLUS, d.o.o., Zagreb, Jarunska 25, OIB </w:t>
      </w:r>
      <w:r w:rsidR="00C91DA9" w:rsidRPr="00C91DA9">
        <w:rPr>
          <w:rFonts w:hAnsi="Times New Roman" w:ascii="Times New Roman"/>
        </w:rPr>
        <w:t>71455788544</w:t>
      </w:r>
      <w:r w:rsidR="00EA2DC1" w:rsidRPr="00EA2DC1">
        <w:rPr>
          <w:rFonts w:cs="Times New Roman" w:hAnsi="Times New Roman" w:ascii="Times New Roman"/>
        </w:rPr>
        <w:t xml:space="preserve">,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DE0263" w:rsidP="00A164D7" w:rsidR="00E055D0" w:rsidRPr="00A164D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1. kolovoza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6E272C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A164D7" w:rsidP="00A164D7" w:rsidR="00A164D7">
      <w:pPr>
        <w:jc w:val="both"/>
        <w:rPr>
          <w:rFonts w:cs="Times New Roman" w:hAnsi="Times New Roman" w:ascii="Times New Roman"/>
        </w:rPr>
      </w:pPr>
    </w:p>
    <w:p w:rsidRDefault="00D5190F" w:rsidP="00A164D7" w:rsidR="00D5190F" w:rsidRPr="006E272C">
      <w:pPr>
        <w:jc w:val="both"/>
        <w:rPr>
          <w:rFonts w:cs="Times New Roman" w:hAnsi="Times New Roman" w:ascii="Times New Roman"/>
        </w:rPr>
      </w:pPr>
    </w:p>
    <w:p w:rsidRDefault="006E272C" w:rsidP="002152A3" w:rsidR="006E272C" w:rsidRPr="006E272C">
      <w:pPr>
        <w:jc w:val="right"/>
        <w:rPr>
          <w:rFonts w:cs="Times New Roman" w:hAnsi="Times New Roman" w:ascii="Times New Roman"/>
          <w:szCs w:val="20"/>
        </w:rPr>
      </w:pPr>
      <w:r w:rsidRPr="006E272C">
        <w:rPr>
          <w:rFonts w:cs="Times New Roman" w:hAnsi="Times New Roman" w:ascii="Times New Roman"/>
          <w:szCs w:val="20"/>
        </w:rPr>
        <w:t>za točnost otpravka-ovlašteni službenik</w:t>
      </w:r>
    </w:p>
    <w:p w:rsidRDefault="006E272C" w:rsidP="002152A3" w:rsidR="006E272C" w:rsidRPr="006E272C">
      <w:pPr>
        <w:jc w:val="right"/>
        <w:rPr>
          <w:rFonts w:cs="Times New Roman" w:hAnsi="Times New Roman" w:ascii="Times New Roman"/>
          <w:szCs w:val="20"/>
        </w:rPr>
      </w:pPr>
      <w:r w:rsidRPr="006E272C">
        <w:rPr>
          <w:rFonts w:cs="Times New Roman" w:hAnsi="Times New Roman" w:ascii="Times New Roman"/>
          <w:szCs w:val="20"/>
        </w:rPr>
        <w:t>Višnja Svečak</w:t>
      </w:r>
    </w:p>
    <w:p w:rsidRDefault="006E272C" w:rsidP="00A164D7" w:rsidR="006E272C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27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C91DA9">
      <w:rPr>
        <w:rFonts w:cs="Times New Roman" w:hAnsi="Times New Roman" w:ascii="Times New Roman"/>
      </w:rPr>
      <w:t>5328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245FC5"/>
    <w:rsid w:val="00260847"/>
    <w:rsid w:val="00262376"/>
    <w:rsid w:val="00310E11"/>
    <w:rsid w:val="003262E9"/>
    <w:rsid w:val="00342F99"/>
    <w:rsid w:val="0036711B"/>
    <w:rsid w:val="00370790"/>
    <w:rsid w:val="003827FA"/>
    <w:rsid w:val="003C1EDD"/>
    <w:rsid w:val="00441F04"/>
    <w:rsid w:val="0045189E"/>
    <w:rsid w:val="004A5CC8"/>
    <w:rsid w:val="004B2C43"/>
    <w:rsid w:val="004F7075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5413E"/>
    <w:rsid w:val="006E272C"/>
    <w:rsid w:val="006E60B8"/>
    <w:rsid w:val="006E7BAA"/>
    <w:rsid w:val="006F7797"/>
    <w:rsid w:val="007211FF"/>
    <w:rsid w:val="00763B21"/>
    <w:rsid w:val="00775A37"/>
    <w:rsid w:val="0079010C"/>
    <w:rsid w:val="007F7106"/>
    <w:rsid w:val="008D4645"/>
    <w:rsid w:val="00900D13"/>
    <w:rsid w:val="00947923"/>
    <w:rsid w:val="00961707"/>
    <w:rsid w:val="00972EED"/>
    <w:rsid w:val="009F313C"/>
    <w:rsid w:val="00A164D7"/>
    <w:rsid w:val="00A52D08"/>
    <w:rsid w:val="00AB6387"/>
    <w:rsid w:val="00AD0DB4"/>
    <w:rsid w:val="00B560C9"/>
    <w:rsid w:val="00B65261"/>
    <w:rsid w:val="00BA4945"/>
    <w:rsid w:val="00BA4F62"/>
    <w:rsid w:val="00C569DF"/>
    <w:rsid w:val="00C91DA9"/>
    <w:rsid w:val="00CF3E5C"/>
    <w:rsid w:val="00D30E3E"/>
    <w:rsid w:val="00D46BC3"/>
    <w:rsid w:val="00D5190F"/>
    <w:rsid w:val="00D64440"/>
    <w:rsid w:val="00D64EAD"/>
    <w:rsid w:val="00D70AF4"/>
    <w:rsid w:val="00D76787"/>
    <w:rsid w:val="00DA470E"/>
    <w:rsid w:val="00DE0263"/>
    <w:rsid w:val="00E055D0"/>
    <w:rsid w:val="00E615BA"/>
    <w:rsid w:val="00E74D24"/>
    <w:rsid w:val="00E909FD"/>
    <w:rsid w:val="00EA2DC1"/>
    <w:rsid w:val="00EB1CF8"/>
    <w:rsid w:val="00EE66B4"/>
    <w:rsid w:val="00F04992"/>
    <w:rsid w:val="00F30425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5328</izvorni_sadrzaj>
    <derivirana_varijabla naziv="DomainObject.Predmet.Broj_1">5328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2016.</izvorni_sadrzaj>
    <derivirana_varijabla naziv="DomainObject.Predmet.DatumOsnivanja_1">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St-5328/2016</izvorni_sadrzaj>
    <derivirana_varijabla naziv="DomainObject.Predmet.OznakaBroj_1">St-5328/2016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NIRAS - PLUS, d.o.o. zastupanog po punomoćniku Miljenko Travica</izvorni_sadrzaj>
    <derivirana_varijabla naziv="DomainObject.Predmet.ProtustrankaFormated_1">  NIRAS - PLUS, d.o.o. zastupanog po punomoćniku Miljenko Travica</derivirana_varijabla>
  </DomainObject.Predmet.ProtustrankaFormated>
  <DomainObject.Predmet.ProtustrankaFormatedOIB>
    <izvorni_sadrzaj>  NIRAS - PLUS, d.o.o., OIB 71455788544 zastupanog po punomoćniku Miljenko Travica</izvorni_sadrzaj>
    <derivirana_varijabla naziv="DomainObject.Predmet.ProtustrankaFormatedOIB_1">  NIRAS - PLUS, d.o.o., OIB 71455788544 zastupanog po punomoćniku Miljenko Travica</derivirana_varijabla>
  </DomainObject.Predmet.ProtustrankaFormatedOIB>
  <DomainObject.Predmet.ProtustrankaFormatedWithAdress>
    <izvorni_sadrzaj> NIRAS - PLUS, d.o.o., Jarunska 25, 10000 Zagreb zastupanog po punomoćniku Miljenko Travica</izvorni_sadrzaj>
    <derivirana_varijabla naziv="DomainObject.Predmet.ProtustrankaFormatedWithAdress_1"> NIRAS - PLUS, d.o.o., Jarunska 25, 10000 Zagreb zastupanog po punomoćniku Miljenko Travica</derivirana_varijabla>
  </DomainObject.Predmet.ProtustrankaFormatedWithAdress>
  <DomainObject.Predmet.ProtustrankaFormatedWithAdressOIB>
    <izvorni_sadrzaj> NIRAS - PLUS, d.o.o., OIB 71455788544, Jarunska 25, 10000 Zagreb zastupanog po punomoćniku Miljenko Travica</izvorni_sadrzaj>
    <derivirana_varijabla naziv="DomainObject.Predmet.ProtustrankaFormatedWithAdressOIB_1"> NIRAS - PLUS, d.o.o., OIB 71455788544, Jarunska 25, 10000 Zagreb zastupanog po punomoćniku Miljenko Travica</derivirana_varijabla>
  </DomainObject.Predmet.ProtustrankaFormatedWithAdressOIB>
  <DomainObject.Predmet.ProtustrankaWithAdress>
    <izvorni_sadrzaj>NIRAS - PLUS, d.o.o. Jarunska 25, 10000 Zagreb</izvorni_sadrzaj>
    <derivirana_varijabla naziv="DomainObject.Predmet.ProtustrankaWithAdress_1">NIRAS - PLUS, d.o.o. Jarunska 25, 10000 Zagreb</derivirana_varijabla>
  </DomainObject.Predmet.ProtustrankaWithAdress>
  <DomainObject.Predmet.ProtustrankaWithAdressOIB>
    <izvorni_sadrzaj>NIRAS - PLUS, d.o.o., OIB 71455788544, Jarunska 25, 10000 Zagreb</izvorni_sadrzaj>
    <derivirana_varijabla naziv="DomainObject.Predmet.ProtustrankaWithAdressOIB_1">NIRAS - PLUS, d.o.o., OIB 71455788544, Jarunska 25, 10000 Zagreb</derivirana_varijabla>
  </DomainObject.Predmet.ProtustrankaWithAdressOIB>
  <DomainObject.Predmet.ProtustrankaNazivFormated>
    <izvorni_sadrzaj>NIRAS - PLUS, d.o.o.</izvorni_sadrzaj>
    <derivirana_varijabla naziv="DomainObject.Predmet.ProtustrankaNazivFormated_1">NIRAS - PLUS, d.o.o.</derivirana_varijabla>
  </DomainObject.Predmet.ProtustrankaNazivFormated>
  <DomainObject.Predmet.ProtustrankaNazivFormatedOIB>
    <izvorni_sadrzaj>NIRAS - PLUS, d.o.o., OIB 71455788544</izvorni_sadrzaj>
    <derivirana_varijabla naziv="DomainObject.Predmet.ProtustrankaNazivFormatedOIB_1">NIRAS - PLUS, d.o.o., OIB 71455788544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zastupanog po punomoćniku ŽUPANIJSKO DRŽAVNO ODVJETNIŠTVO U OSIJEKU</izvorni_sadrzaj>
    <derivirana_varijabla naziv="DomainObject.Predmet.StrankaFormated_1">  FINA Regionalni centar Zagreb; REPUBLIKA HRVATSKA zastupanog po punomoćniku ŽUPANIJSKO DRŽAVNO ODVJETNIŠTVO U OSIJEKU</derivirana_varijabla>
  </DomainObject.Predmet.StrankaFormated>
  <DomainObject.Predmet.StrankaFormatedOIB>
    <izvorni_sadrzaj>  FINA Regionalni centar Zagreb, OIB 85821130368; REPUBLIKA HRVATSKA, OIB 52634238587 zastupanog po punomoćniku ŽUPANIJSKO DRŽAVNO ODVJETNIŠTVO U OSIJEKU</izvorni_sadrzaj>
    <derivirana_varijabla naziv="DomainObject.Predmet.StrankaFormatedOIB_1">  FINA Regionalni centar Zagreb, OIB 85821130368; REPUBLIKA HRVATSKA, OIB 52634238587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REPUBLIKA HRVATSKA, Zagreb , 10000 Zagreb zastupanog po punomoćniku ŽUPANIJSKO DRŽAVNO ODVJETNIŠTVO U OSIJEKU</izvorni_sadrzaj>
    <derivirana_varijabla naziv="DomainObject.Predmet.StrankaFormatedWithAdress_1"> FINA Regionalni centar Zagreb, Trg svibanjskih žrtava 1995. 1, 10000 Zagreb; REPUBLIKA HRVATSKA, Zagreb 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REPUBLIKA HRVATSKA, OIB 52634238587, Zagreb 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REPUBLIKA HRVATSKA, OIB 52634238587, Zagreb 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Zagreb,REPUBLIKA HRVATSKA Zagreb ,10000 Zagreb</izvorni_sadrzaj>
    <derivirana_varijabla naziv="DomainObject.Predmet.StrankaWithAdress_1">FINA Regionalni centar Zagreb Trg svibanjskih žrtava 1995. 1,10000 Zagreb,REPUBLIKA HRVATSKA Zagreb ,10000 Zagreb</derivirana_varijabla>
  </DomainObject.Predmet.StrankaWithAdress>
  <DomainObject.Predmet.StrankaWithAdressOIB>
    <izvorni_sadrzaj>FINA Regionalni centar Zagreb, OIB 85821130368, Trg svibanjskih žrtava 1995. 1,10000 Zagreb,REPUBLIKA HRVATSKA, OIB 52634238587, Zagreb ,10000 Zagreb</izvorni_sadrzaj>
    <derivirana_varijabla naziv="DomainObject.Predmet.StrankaWithAdressOIB_1">FINA Regionalni centar Zagreb, OIB 85821130368, Trg svibanjskih žrtava 1995. 1,10000 Zagreb,REPUBLIKA HRVATSKA, OIB 52634238587, Zagreb ,10000 Zagreb</derivirana_varijabla>
  </DomainObject.Predmet.StrankaWithAdressOIB>
  <DomainObject.Predmet.StrankaNazivFormated>
    <izvorni_sadrzaj>FINA Regionalni centar Zagreb,REPUBLIKA HRVATSKA</izvorni_sadrzaj>
    <derivirana_varijabla naziv="DomainObject.Predmet.StrankaNazivFormated_1">FINA Regionalni centar Zagreb,REPUBLIKA HRVATSKA</derivirana_varijabla>
  </DomainObject.Predmet.StrankaNazivFormated>
  <DomainObject.Predmet.StrankaNazivFormatedOIB>
    <izvorni_sadrzaj>FINA Regionalni centar Zagreb, OIB 85821130368,REPUBLIKA HRVATSKA, OIB 52634238587</izvorni_sadrzaj>
    <derivirana_varijabla naziv="DomainObject.Predmet.StrankaNazivFormatedOIB_1">FINA Regionalni centar Zagreb, OIB 85821130368,REPUBLIKA HRVATSKA, OIB 52634238587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REPUBLIKA HRVATSKA zastupanog po punomoćniku ŽUPANIJSKO DRŽAVNO ODVJETNIŠTVO U OSIJEKU</item>
    </izvorni_sadrzaj>
    <derivirana_varijabla naziv="DomainObject.Predmet.StrankaListFormated_1">
      <item>FINA Regionalni centar Zagreb</item>
      <item>REPUBLIKA HRVATSKA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REPUBLIKA HRVATSKA, OIB 52634238587 zastupanog po punomoćniku ŽUPANIJSKO DRŽAVNO ODVJETNIŠTVO U OSIJEKU</item>
    </izvorni_sadrzaj>
    <derivirana_varijabla naziv="DomainObject.Predmet.StrankaListFormatedOIB_1">
      <item>FINA Regionalni centar Zagreb, OIB 85821130368</item>
      <item>REPUBLIKA HRVATSKA, OIB 52634238587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Zagreb 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REPUBLIKA HRVATSKA, Zagreb 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OIB 52634238587, Zagreb 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REPUBLIKA HRVATSKA, OIB 52634238587, Zagreb 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REPUBLIKA HRVATSKA</item>
    </izvorni_sadrzaj>
    <derivirana_varijabla naziv="DomainObject.Predmet.StrankaListNazivFormated_1">
      <item>FINA Regionalni centar Zagreb</item>
      <item>REPUBLIKA HRVATSKA</item>
    </derivirana_varijabla>
  </DomainObject.Predmet.StrankaListNazivFormated>
  <DomainObject.Predmet.StrankaListNazivFormatedOIB>
    <izvorni_sadrzaj>
      <item>FINA Regionalni centar Zagreb, OIB 85821130368</item>
      <item>REPUBLIKA HRVATSKA, OIB 52634238587</item>
    </izvorni_sadrzaj>
    <derivirana_varijabla naziv="DomainObject.Predmet.StrankaListNazivFormatedOIB_1">
      <item>FINA Regionalni centar Zagreb, OIB 85821130368</item>
      <item>REPUBLIKA HRVATSKA, OIB 52634238587</item>
    </derivirana_varijabla>
  </DomainObject.Predmet.StrankaListNazivFormatedOIB>
  <DomainObject.Predmet.ProtuStrankaListFormated>
    <izvorni_sadrzaj>
      <item>NIRAS - PLUS, d.o.o. zastupanog po punomoćniku Miljenko Travica</item>
    </izvorni_sadrzaj>
    <derivirana_varijabla naziv="DomainObject.Predmet.ProtuStrankaListFormated_1">
      <item>NIRAS - PLUS, d.o.o. zastupanog po punomoćniku Miljenko Travica</item>
    </derivirana_varijabla>
  </DomainObject.Predmet.ProtuStrankaListFormated>
  <DomainObject.Predmet.ProtuStrankaListFormatedOIB>
    <izvorni_sadrzaj>
      <item>NIRAS - PLUS, d.o.o., OIB 71455788544 zastupanog po punomoćniku Miljenko Travica</item>
    </izvorni_sadrzaj>
    <derivirana_varijabla naziv="DomainObject.Predmet.ProtuStrankaListFormatedOIB_1">
      <item>NIRAS - PLUS, d.o.o., OIB 71455788544 zastupanog po punomoćniku Miljenko Travica</item>
    </derivirana_varijabla>
  </DomainObject.Predmet.ProtuStrankaListFormatedOIB>
  <DomainObject.Predmet.ProtuStrankaListFormatedWithAdress>
    <izvorni_sadrzaj>
      <item>NIRAS - PLUS, d.o.o., Jarunska 25, 10000 Zagreb zastupanog po punomoćniku Miljenko Travica</item>
    </izvorni_sadrzaj>
    <derivirana_varijabla naziv="DomainObject.Predmet.ProtuStrankaListFormatedWithAdress_1">
      <item>NIRAS - PLUS, d.o.o., Jarunska 25, 10000 Zagreb zastupanog po punomoćniku Miljenko Travica</item>
    </derivirana_varijabla>
  </DomainObject.Predmet.ProtuStrankaListFormatedWithAdress>
  <DomainObject.Predmet.ProtuStrankaListFormatedWithAdressOIB>
    <izvorni_sadrzaj>
      <item>NIRAS - PLUS, d.o.o., OIB 71455788544, Jarunska 25, 10000 Zagreb zastupanog po punomoćniku Miljenko Travica</item>
    </izvorni_sadrzaj>
    <derivirana_varijabla naziv="DomainObject.Predmet.ProtuStrankaListFormatedWithAdressOIB_1">
      <item>NIRAS - PLUS, d.o.o., OIB 71455788544, Jarunska 25, 10000 Zagreb zastupanog po punomoćniku Miljenko Travica</item>
    </derivirana_varijabla>
  </DomainObject.Predmet.ProtuStrankaListFormatedWithAdressOIB>
  <DomainObject.Predmet.ProtuStrankaListNazivFormated>
    <izvorni_sadrzaj>
      <item>NIRAS - PLUS, d.o.o.</item>
    </izvorni_sadrzaj>
    <derivirana_varijabla naziv="DomainObject.Predmet.ProtuStrankaListNazivFormated_1">
      <item>NIRAS - PLUS, d.o.o.</item>
    </derivirana_varijabla>
  </DomainObject.Predmet.ProtuStrankaListNazivFormated>
  <DomainObject.Predmet.ProtuStrankaListNazivFormatedOIB>
    <izvorni_sadrzaj>
      <item>NIRAS - PLUS, d.o.o., OIB 71455788544</item>
    </izvorni_sadrzaj>
    <derivirana_varijabla naziv="DomainObject.Predmet.ProtuStrankaListNazivFormatedOIB_1">
      <item>NIRAS - PLUS, d.o.o., OIB 71455788544</item>
    </derivirana_varijabla>
  </DomainObject.Predmet.ProtuStrankaListNazivFormatedOIB>
  <DomainObject.Predmet.OstaliListFormated>
    <izvorni_sadrzaj>
      <item>ŽUPANIJSKO DRŽAVNO ODVJETNIŠTVO U OSIJEKU punomoćnik sudionika u postupku REPUBLIKA HRVATSKA</item>
      <item>Miljenko Travica punomoćnik sudionika u postupku NIRAS - PLUS, d.o.o.</item>
    </izvorni_sadrzaj>
    <derivirana_varijabla naziv="DomainObject.Predmet.OstaliListFormated_1">
      <item>ŽUPANIJSKO DRŽAVNO ODVJETNIŠTVO U OSIJEKU punomoćnik sudionika u postupku REPUBLIKA HRVATSKA</item>
      <item>Miljenko Travica punomoćnik sudionika u postupku NIRAS - PLUS, d.o.o.</item>
    </derivirana_varijabla>
  </DomainObject.Predmet.OstaliListFormated>
  <DomainObject.Predmet.OstaliListFormatedOIB>
    <izvorni_sadrzaj>
      <item>ŽUPANIJSKO DRŽAVNO ODVJETNIŠTVO U OSIJEKU, OIB 61379160880 punomoćnik sudionika u postupku REPUBLIKA HRVATSKA</item>
      <item>Miljenko Travica, OIB 85326013996 punomoćnik sudionika u postupku NIRAS - PLUS, d.o.o.</item>
    </izvorni_sadrzaj>
    <derivirana_varijabla naziv="DomainObject.Predmet.OstaliListFormatedOIB_1">
      <item>ŽUPANIJSKO DRŽAVNO ODVJETNIŠTVO U OSIJEKU, OIB 61379160880 punomoćnik sudionika u postupku REPUBLIKA HRVATSKA</item>
      <item>Miljenko Travica, OIB 85326013996 punomoćnik sudionika u postupku NIRAS - PLUS, d.o.o.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</item>
      <item>Miljenko Travica, Jarunska 25, 10000 Zagreb punomoćnik sudionika u postupku NIRAS - PLUS, d.o.o.</item>
    </izvorni_sadrzaj>
    <derivirana_varijabla naziv="DomainObject.Predmet.OstaliListFormatedWithAdress_1">
      <item>ŽUPANIJSKO DRŽAVNO ODVJETNIŠTVO U OSIJEKU, Kapucinska 21, 31000 Osijek punomoćnik sudionika u postupku REPUBLIKA HRVATSKA</item>
      <item>Miljenko Travica, Jarunska 25, 10000 Zagreb punomoćnik sudionika u postupku NIRAS - PLUS, d.o.o.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</item>
      <item>Miljenko Travica, OIB 85326013996, Jarunska 25, 10000 Zagreb punomoćnik sudionika u postupku NIRAS - PLUS, d.o.o.</item>
    </izvorni_sadrzaj>
    <derivirana_varijabla naziv="DomainObject.Predmet.OstaliListFormatedWithAdressOIB_1">
      <item>ŽUPANIJSKO DRŽAVNO ODVJETNIŠTVO U OSIJEKU, OIB 61379160880, Kapucinska 21, 31000 Osijek punomoćnik sudionika u postupku REPUBLIKA HRVATSKA</item>
      <item>Miljenko Travica, OIB 85326013996, Jarunska 25, 10000 Zagreb punomoćnik sudionika u postupku NIRAS - PLUS, d.o.o.</item>
    </derivirana_varijabla>
  </DomainObject.Predmet.OstaliListFormatedWithAdressOIB>
  <DomainObject.Predmet.OstaliListNazivFormated>
    <izvorni_sadrzaj>
      <item>ŽUPANIJSKO DRŽAVNO ODVJETNIŠTVO U OSIJEKU</item>
      <item>Miljenko Travica</item>
    </izvorni_sadrzaj>
    <derivirana_varijabla naziv="DomainObject.Predmet.OstaliListNazivFormated_1">
      <item>ŽUPANIJSKO DRŽAVNO ODVJETNIŠTVO U OSIJEKU</item>
      <item>Miljenko Travica</item>
    </derivirana_varijabla>
  </DomainObject.Predmet.OstaliListNazivFormated>
  <DomainObject.Predmet.OstaliListNazivFormatedOIB>
    <izvorni_sadrzaj>
      <item>ŽUPANIJSKO DRŽAVNO ODVJETNIŠTVO U OSIJEKU, OIB 61379160880</item>
      <item>Miljenko Travica, OIB 85326013996</item>
    </izvorni_sadrzaj>
    <derivirana_varijabla naziv="DomainObject.Predmet.OstaliListNazivFormatedOIB_1">
      <item>ŽUPANIJSKO DRŽAVNO ODVJETNIŠTVO U OSIJEKU, OIB 61379160880</item>
      <item>Miljenko Travica, OIB 85326013996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NIRAS - PLUS, d.o.o.</izvorni_sadrzaj>
    <derivirana_varijabla naziv="DomainObject.Predmet.ProtustrankaIDrugi_1">NIRAS - PLUS,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NIRAS - PLUS, d.o.o., OIB 71455788544, Jarunska 25, 10000 Zagreb</izvorni_sadrzaj>
    <derivirana_varijabla naziv="DomainObject.Predmet.ProtustrankaIDrugiAdressOIB_1">NIRAS - PLUS, d.o.o., OIB 71455788544, Jarunska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NIRAS - PLUS, d.o.o.</item>
      <item>REPUBLIKA HRVATSKA</item>
      <item>ŽUPANIJSKO DRŽAVNO ODVJETNIŠTVO U OSIJEKU</item>
      <item>Miljenko Travica</item>
    </izvorni_sadrzaj>
    <derivirana_varijabla naziv="DomainObject.Predmet.SudioniciListNaziv_1">
      <item>FINA Regionalni centar Zagreb</item>
      <item>NIRAS - PLUS, d.o.o.</item>
      <item>REPUBLIKA HRVATSKA</item>
      <item>ŽUPANIJSKO DRŽAVNO ODVJETNIŠTVO U OSIJEKU</item>
      <item>Miljenko Travica</item>
    </derivirana_varijabla>
  </DomainObject.Predmet.SudioniciListNaziv>
  <DomainObject.Predmet.SudioniciListAdressOIB>
    <izvorni_sadrzaj>
      <item>FINA Regionalni centar Zagreb, OIB 85821130368, Trg svibanjskih žrtava 1995. 1,10000 Zagreb</item>
      <item>NIRAS - PLUS, d.o.o., OIB 71455788544, Jarunska 25,10000 Zagreb</item>
      <item>REPUBLIKA HRVATSKA, OIB 52634238587, Zagreb ,10000 Zagreb</item>
      <item>ŽUPANIJSKO DRŽAVNO ODVJETNIŠTVO U OSIJEKU, OIB 61379160880, Kapucinska 21,31000 Osijek</item>
      <item>Miljenko Travica, OIB 85326013996, Jarunska 25,10000 Zagreb</item>
    </izvorni_sadrzaj>
    <derivirana_varijabla naziv="DomainObject.Predmet.SudioniciListAdressOIB_1">
      <item>FINA Regionalni centar Zagreb, OIB 85821130368, Trg svibanjskih žrtava 1995. 1,10000 Zagreb</item>
      <item>NIRAS - PLUS, d.o.o., OIB 71455788544, Jarunska 25,10000 Zagreb</item>
      <item>REPUBLIKA HRVATSKA, OIB 52634238587, Zagreb ,10000 Zagreb</item>
      <item>ŽUPANIJSKO DRŽAVNO ODVJETNIŠTVO U OSIJEKU, OIB 61379160880, Kapucinska 21,31000 Osijek</item>
      <item>Miljenko Travica, OIB 85326013996, Jarunska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71455788544</item>
      <item>, OIB 52634238587</item>
      <item>, OIB 61379160880</item>
      <item>, OIB 85326013996</item>
    </izvorni_sadrzaj>
    <derivirana_varijabla naziv="DomainObject.Predmet.SudioniciListNazivOIB_1">
      <item>, OIB 85821130368</item>
      <item>, OIB 71455788544</item>
      <item>, OIB 52634238587</item>
      <item>, OIB 61379160880</item>
      <item>, OIB 85326013996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600</properties:Words>
  <properties:Characters>3250</properties:Characters>
  <properties:Lines>87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2017-08-01T12:10:00Z</dcterms:created>
  <dc:creator>vmihalincic</dc:creator>
  <cp:lastModifiedBy>Višnja Svečak</cp:lastModifiedBy>
  <cp:lastPrinted>2017-08-01T12:11:00Z</cp:lastPrinted>
  <dcterms:modified xmlns:xsi="http://www.w3.org/2001/XMLSchema-instance" xsi:type="dcterms:W3CDTF">2017-08-01T12:11:00Z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