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4a04" w14:paraId="ef14a04" w:rsidRDefault="00FB1EE3" w:rsidP="003B3637" w:rsidR="007A1458" w:rsidRPr="00714DE5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  <w:t>Posl. br. 15 St-</w:t>
      </w:r>
      <w:r w:rsidR="00403AC1">
        <w:rPr>
          <w:rFonts w:hAnsi="Times New Roman" w:ascii="Times New Roman"/>
          <w:sz w:val="24"/>
          <w:szCs w:val="24"/>
        </w:rPr>
        <w:t>530/13-26</w:t>
      </w: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3B3637" w:rsidR="007A145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Trgovački sud u Rijeci objavljuje:</w:t>
      </w: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403AC1" w:rsidP="00403AC1" w:rsidR="00403AC1" w:rsidRPr="00403AC1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403AC1">
        <w:rPr>
          <w:rFonts w:hAnsi="Times New Roman" w:ascii="Times New Roman"/>
          <w:bCs/>
          <w:sz w:val="24"/>
          <w:szCs w:val="24"/>
        </w:rPr>
        <w:t xml:space="preserve">I.   Otvara se stečajni postupak nad dužnikom </w:t>
      </w:r>
      <w:r w:rsidRPr="00403AC1">
        <w:rPr>
          <w:rFonts w:hAnsi="Times New Roman" w:ascii="Times New Roman"/>
          <w:b/>
          <w:bCs/>
          <w:sz w:val="24"/>
          <w:szCs w:val="24"/>
        </w:rPr>
        <w:t>ZMORAC društvo s ograničenom odgovornošću za organizacijske i promidžbene usluge, putnička agencija, PULA, Premanturska 9, OIB 91945617619, MBS 040165719</w:t>
      </w:r>
      <w:r w:rsidRPr="00403AC1">
        <w:rPr>
          <w:rFonts w:hAnsi="Times New Roman" w:ascii="Times New Roman"/>
          <w:bCs/>
          <w:sz w:val="24"/>
          <w:szCs w:val="24"/>
        </w:rPr>
        <w:t>.</w:t>
      </w:r>
    </w:p>
    <w:p w:rsidRDefault="00403AC1" w:rsidP="00403AC1" w:rsidR="00403AC1" w:rsidRPr="00403AC1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403AC1" w:rsidP="00403AC1" w:rsidR="00403AC1" w:rsidRPr="00403AC1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403AC1">
        <w:rPr>
          <w:rFonts w:hAnsi="Times New Roman" w:ascii="Times New Roman"/>
          <w:bCs/>
          <w:sz w:val="24"/>
          <w:szCs w:val="24"/>
        </w:rPr>
        <w:t xml:space="preserve">II.  </w:t>
      </w:r>
      <w:r>
        <w:rPr>
          <w:rFonts w:hAnsi="Times New Roman" w:ascii="Times New Roman"/>
          <w:bCs/>
          <w:sz w:val="24"/>
          <w:szCs w:val="24"/>
        </w:rPr>
        <w:tab/>
      </w:r>
      <w:r w:rsidRPr="00403AC1">
        <w:rPr>
          <w:rFonts w:hAnsi="Times New Roman" w:ascii="Times New Roman"/>
          <w:bCs/>
          <w:sz w:val="24"/>
          <w:szCs w:val="24"/>
        </w:rPr>
        <w:t>Za stečajnog upravitelja imenuje se Vlasta Majstorović iz Pule, Koparska 37, OIB 78258328195.</w:t>
      </w:r>
    </w:p>
    <w:p w:rsidRDefault="00403AC1" w:rsidP="00403AC1" w:rsidR="00403AC1" w:rsidRPr="00403AC1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403AC1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403AC1" w:rsidP="00403AC1" w:rsidR="00403AC1" w:rsidRPr="00403AC1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403AC1">
        <w:rPr>
          <w:rFonts w:hAnsi="Times New Roman" w:ascii="Times New Roman"/>
          <w:bCs/>
          <w:sz w:val="24"/>
          <w:szCs w:val="24"/>
        </w:rPr>
        <w:t xml:space="preserve">III. </w:t>
      </w:r>
      <w:r>
        <w:rPr>
          <w:rFonts w:hAnsi="Times New Roman" w:ascii="Times New Roman"/>
          <w:bCs/>
          <w:sz w:val="24"/>
          <w:szCs w:val="24"/>
        </w:rPr>
        <w:tab/>
      </w:r>
      <w:r w:rsidRPr="00403AC1">
        <w:rPr>
          <w:rFonts w:hAnsi="Times New Roman" w:ascii="Times New Roman"/>
          <w:bCs/>
          <w:sz w:val="24"/>
          <w:szCs w:val="24"/>
        </w:rPr>
        <w:t xml:space="preserve">Zaključuje se stečajni postupak nad dužnikom </w:t>
      </w:r>
      <w:r w:rsidRPr="00403AC1">
        <w:rPr>
          <w:rFonts w:hAnsi="Times New Roman" w:ascii="Times New Roman"/>
          <w:b/>
          <w:bCs/>
          <w:sz w:val="24"/>
          <w:szCs w:val="24"/>
        </w:rPr>
        <w:t>ZMORAC društvo s ograničenom odgovornošću za organizacijske i promidžbene usluge, putnička agencija, PULA, Premanturska 9.</w:t>
      </w:r>
    </w:p>
    <w:p w:rsidRDefault="00403AC1" w:rsidP="00403AC1" w:rsidR="00403AC1" w:rsidRPr="00403AC1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403AC1" w:rsidP="00403AC1" w:rsidR="00403AC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03AC1">
        <w:rPr>
          <w:rFonts w:hAnsi="Times New Roman" w:ascii="Times New Roman"/>
          <w:bCs/>
          <w:sz w:val="24"/>
          <w:szCs w:val="24"/>
        </w:rPr>
        <w:t xml:space="preserve">IV. </w:t>
      </w:r>
      <w:r>
        <w:rPr>
          <w:rFonts w:hAnsi="Times New Roman" w:ascii="Times New Roman"/>
          <w:bCs/>
          <w:sz w:val="24"/>
          <w:szCs w:val="24"/>
        </w:rPr>
        <w:tab/>
      </w:r>
      <w:r w:rsidRPr="00403AC1">
        <w:rPr>
          <w:rFonts w:hAnsi="Times New Roman" w:ascii="Times New Roman"/>
          <w:bCs/>
          <w:sz w:val="24"/>
          <w:szCs w:val="24"/>
        </w:rPr>
        <w:t>Ovo rješenje objaviti će se u Narodnim novinama i po pravomoćnosti dostaviti sudskom registru ovog suda radi  brisanja dužnika.</w:t>
      </w:r>
      <w:r w:rsidR="0050084D" w:rsidRPr="0050084D">
        <w:rPr>
          <w:rFonts w:hAnsi="Times New Roman" w:ascii="Times New Roman"/>
          <w:sz w:val="24"/>
          <w:szCs w:val="24"/>
        </w:rPr>
        <w:t xml:space="preserve"> </w:t>
      </w:r>
    </w:p>
    <w:p w:rsidRDefault="00403AC1" w:rsidP="00403AC1" w:rsidR="00403AC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403AC1" w:rsidR="007A1458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(Posl. br. 15 St-</w:t>
      </w:r>
      <w:r w:rsidR="00403AC1">
        <w:rPr>
          <w:rFonts w:hAnsi="Times New Roman" w:ascii="Times New Roman"/>
          <w:sz w:val="24"/>
          <w:szCs w:val="24"/>
        </w:rPr>
        <w:t>530/13-25</w:t>
      </w:r>
      <w:r w:rsidR="003B3637">
        <w:rPr>
          <w:rFonts w:hAnsi="Times New Roman" w:ascii="Times New Roman"/>
          <w:sz w:val="24"/>
          <w:szCs w:val="24"/>
        </w:rPr>
        <w:t xml:space="preserve"> o</w:t>
      </w:r>
      <w:r w:rsidR="00D60836" w:rsidRPr="00714DE5">
        <w:rPr>
          <w:rFonts w:hAnsi="Times New Roman" w:ascii="Times New Roman"/>
          <w:sz w:val="24"/>
          <w:szCs w:val="24"/>
        </w:rPr>
        <w:t xml:space="preserve">d </w:t>
      </w:r>
      <w:r w:rsidR="00403AC1">
        <w:rPr>
          <w:rFonts w:hAnsi="Times New Roman" w:ascii="Times New Roman"/>
          <w:sz w:val="24"/>
          <w:szCs w:val="24"/>
        </w:rPr>
        <w:t>15. lipnja</w:t>
      </w:r>
      <w:r w:rsidR="00F05E8F">
        <w:rPr>
          <w:rFonts w:hAnsi="Times New Roman" w:ascii="Times New Roman"/>
          <w:sz w:val="24"/>
          <w:szCs w:val="24"/>
        </w:rPr>
        <w:t xml:space="preserve"> 2015</w:t>
      </w:r>
      <w:r w:rsidR="00AD7133" w:rsidRPr="00714DE5">
        <w:rPr>
          <w:rFonts w:hAnsi="Times New Roman" w:ascii="Times New Roman"/>
          <w:sz w:val="24"/>
          <w:szCs w:val="24"/>
        </w:rPr>
        <w:t xml:space="preserve">. </w:t>
      </w:r>
      <w:r w:rsidRPr="00714DE5">
        <w:rPr>
          <w:rFonts w:hAnsi="Times New Roman" w:ascii="Times New Roman"/>
          <w:sz w:val="24"/>
          <w:szCs w:val="24"/>
        </w:rPr>
        <w:t>g.)</w:t>
      </w:r>
    </w:p>
    <w:sectPr w:rsidR="007A1458" w:rsidRPr="00714D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1EFE1E71"/>
    <w:multiLevelType w:val="hybridMultilevel"/>
    <w:tmpl w:val="13FE3C0C"/>
    <w:lvl w:tplc="7B3E8F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7BD1C39"/>
    <w:multiLevelType w:val="hybridMultilevel"/>
    <w:tmpl w:val="56BCD946"/>
    <w:lvl w:tplc="E96C955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10345"/>
    <w:rsid w:val="000634FB"/>
    <w:rsid w:val="00122BAD"/>
    <w:rsid w:val="001548E7"/>
    <w:rsid w:val="001661B8"/>
    <w:rsid w:val="001E799D"/>
    <w:rsid w:val="002A3C53"/>
    <w:rsid w:val="003B3637"/>
    <w:rsid w:val="00403AC1"/>
    <w:rsid w:val="0050084D"/>
    <w:rsid w:val="005953D5"/>
    <w:rsid w:val="006571FA"/>
    <w:rsid w:val="00682D3B"/>
    <w:rsid w:val="00693950"/>
    <w:rsid w:val="006A3723"/>
    <w:rsid w:val="006C5423"/>
    <w:rsid w:val="006E0DCA"/>
    <w:rsid w:val="006E42DA"/>
    <w:rsid w:val="006E7A51"/>
    <w:rsid w:val="00712443"/>
    <w:rsid w:val="00714805"/>
    <w:rsid w:val="00714DE5"/>
    <w:rsid w:val="00733A01"/>
    <w:rsid w:val="00760F2C"/>
    <w:rsid w:val="007A1458"/>
    <w:rsid w:val="008256A1"/>
    <w:rsid w:val="00857C57"/>
    <w:rsid w:val="008F4E74"/>
    <w:rsid w:val="0092097A"/>
    <w:rsid w:val="0098165F"/>
    <w:rsid w:val="00A57939"/>
    <w:rsid w:val="00AD7133"/>
    <w:rsid w:val="00BC6075"/>
    <w:rsid w:val="00C20FB6"/>
    <w:rsid w:val="00CC3112"/>
    <w:rsid w:val="00CF5668"/>
    <w:rsid w:val="00D60836"/>
    <w:rsid w:val="00E1028B"/>
    <w:rsid w:val="00E269C2"/>
    <w:rsid w:val="00EC1789"/>
    <w:rsid w:val="00F05E8F"/>
    <w:rsid w:val="00FB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53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7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7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7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7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7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53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7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7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7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7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128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870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2015.</izvorni_sadrzaj>
    <derivirana_varijabla naziv="DomainObject.DatumDonosenjaOdluke_1">15.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2015.</izvorni_sadrzaj>
    <derivirana_varijabla naziv="DomainObject.Predmet.DatumRjesavanja_1">15.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St-530/2013</izvorni_sadrzaj>
    <derivirana_varijabla naziv="DomainObject.Predmet.OznakaBroj_1">St-530/2013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ZMORAC d.o.o.  Pula</izvorni_sadrzaj>
    <derivirana_varijabla naziv="DomainObject.Predmet.ProtustrankaFormated_1">  ZMORAC d.o.o.  Pula</derivirana_varijabla>
  </DomainObject.Predmet.ProtustrankaFormated>
  <DomainObject.Predmet.ProtustrankaFormatedOIB>
    <izvorni_sadrzaj>  ZMORAC d.o.o.  Pula, OIB 91945617619</izvorni_sadrzaj>
    <derivirana_varijabla naziv="DomainObject.Predmet.ProtustrankaFormatedOIB_1">  ZMORAC d.o.o.  Pula, OIB 91945617619</derivirana_varijabla>
  </DomainObject.Predmet.ProtustrankaFormatedOIB>
  <DomainObject.Predmet.ProtustrankaFormatedWithAdress>
    <izvorni_sadrzaj> ZMORAC d.o.o.  Pula, Premanturska 9, 52 100 Pula</izvorni_sadrzaj>
    <derivirana_varijabla naziv="DomainObject.Predmet.ProtustrankaFormatedWithAdress_1"> ZMORAC d.o.o.  Pula, Premanturska 9, 52 100 Pula</derivirana_varijabla>
  </DomainObject.Predmet.ProtustrankaFormatedWithAdress>
  <DomainObject.Predmet.ProtustrankaFormatedWithAdressOIB>
    <izvorni_sadrzaj> ZMORAC d.o.o.  Pula, OIB 91945617619, Premanturska 9, 52 100 Pula</izvorni_sadrzaj>
    <derivirana_varijabla naziv="DomainObject.Predmet.ProtustrankaFormatedWithAdressOIB_1"> ZMORAC d.o.o.  Pula, OIB 91945617619, Premanturska 9, 52 100 Pula</derivirana_varijabla>
  </DomainObject.Predmet.ProtustrankaFormatedWithAdressOIB>
  <DomainObject.Predmet.ProtustrankaWithAdress>
    <izvorni_sadrzaj>ZMORAC d.o.o.  Pula Premanturska 9, 52 100 Pula</izvorni_sadrzaj>
    <derivirana_varijabla naziv="DomainObject.Predmet.ProtustrankaWithAdress_1">ZMORAC d.o.o.  Pula Premanturska 9, 52 100 Pula</derivirana_varijabla>
  </DomainObject.Predmet.ProtustrankaWithAdress>
  <DomainObject.Predmet.ProtustrankaWithAdressOIB>
    <izvorni_sadrzaj>ZMORAC d.o.o.  Pula, OIB 91945617619, Premanturska 9, 52 100 Pula</izvorni_sadrzaj>
    <derivirana_varijabla naziv="DomainObject.Predmet.ProtustrankaWithAdressOIB_1">ZMORAC d.o.o.  Pula, OIB 91945617619, Premanturska 9, 52 100 Pula</derivirana_varijabla>
  </DomainObject.Predmet.ProtustrankaWithAdressOIB>
  <DomainObject.Predmet.ProtustrankaNazivFormated>
    <izvorni_sadrzaj>ZMORAC d.o.o.  Pula</izvorni_sadrzaj>
    <derivirana_varijabla naziv="DomainObject.Predmet.ProtustrankaNazivFormated_1">ZMORAC d.o.o.  Pula</derivirana_varijabla>
  </DomainObject.Predmet.ProtustrankaNazivFormated>
  <DomainObject.Predmet.ProtustrankaNazivFormatedOIB>
    <izvorni_sadrzaj>ZMORAC d.o.o.  Pula, OIB 91945617619</izvorni_sadrzaj>
    <derivirana_varijabla naziv="DomainObject.Predmet.ProtustrankaNazivFormatedOIB_1">ZMORAC d.o.o.  Pula, OIB 91945617619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ZMORAC d.o.o.  Pula</item>
    </izvorni_sadrzaj>
    <derivirana_varijabla naziv="DomainObject.Predmet.ProtuStrankaListFormated_1">
      <item>ZMORAC d.o.o.  Pula</item>
    </derivirana_varijabla>
  </DomainObject.Predmet.ProtuStrankaListFormated>
  <DomainObject.Predmet.ProtuStrankaListFormatedOIB>
    <izvorni_sadrzaj>
      <item>ZMORAC d.o.o.  Pula, OIB 91945617619</item>
    </izvorni_sadrzaj>
    <derivirana_varijabla naziv="DomainObject.Predmet.ProtuStrankaListFormatedOIB_1">
      <item>ZMORAC d.o.o.  Pula, OIB 91945617619</item>
    </derivirana_varijabla>
  </DomainObject.Predmet.ProtuStrankaListFormatedOIB>
  <DomainObject.Predmet.ProtuStrankaListFormatedWithAdress>
    <izvorni_sadrzaj>
      <item>ZMORAC d.o.o.  Pula, Premanturska 9, 52 100 Pula</item>
    </izvorni_sadrzaj>
    <derivirana_varijabla naziv="DomainObject.Predmet.ProtuStrankaListFormatedWithAdress_1">
      <item>ZMORAC d.o.o.  Pula, Premanturska 9, 52 100 Pula</item>
    </derivirana_varijabla>
  </DomainObject.Predmet.ProtuStrankaListFormatedWithAdress>
  <DomainObject.Predmet.ProtuStrankaListFormatedWithAdressOIB>
    <izvorni_sadrzaj>
      <item>ZMORAC d.o.o.  Pula, OIB 91945617619, Premanturska 9, 52 100 Pula</item>
    </izvorni_sadrzaj>
    <derivirana_varijabla naziv="DomainObject.Predmet.ProtuStrankaListFormatedWithAdressOIB_1">
      <item>ZMORAC d.o.o.  Pula, OIB 91945617619, Premanturska 9, 52 100 Pula</item>
    </derivirana_varijabla>
  </DomainObject.Predmet.ProtuStrankaListFormatedWithAdressOIB>
  <DomainObject.Predmet.ProtuStrankaListNazivFormated>
    <izvorni_sadrzaj>
      <item>ZMORAC d.o.o.  Pula</item>
    </izvorni_sadrzaj>
    <derivirana_varijabla naziv="DomainObject.Predmet.ProtuStrankaListNazivFormated_1">
      <item>ZMORAC d.o.o.  Pula</item>
    </derivirana_varijabla>
  </DomainObject.Predmet.ProtuStrankaListNazivFormated>
  <DomainObject.Predmet.ProtuStrankaListNazivFormatedOIB>
    <izvorni_sadrzaj>
      <item>ZMORAC d.o.o.  Pula, OIB 91945617619</item>
    </izvorni_sadrzaj>
    <derivirana_varijabla naziv="DomainObject.Predmet.ProtuStrankaListNazivFormatedOIB_1">
      <item>ZMORAC d.o.o.  Pula, OIB 91945617619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50, 52100 Pula</item>
    </izvorni_sadrzaj>
    <derivirana_varijabla naziv="DomainObject.Predmet.OstaliListFormatedWithAdress_1">
      <item>Vlasta Majstorović, Koparska 50, 52100 Pula</item>
    </derivirana_varijabla>
  </DomainObject.Predmet.OstaliListFormatedWithAdress>
  <DomainObject.Predmet.OstaliListFormatedWithAdressOIB>
    <izvorni_sadrzaj>
      <item>Vlasta Majstorović, OIB 78258328195, Koparska 50, 52100 Pula</item>
    </izvorni_sadrzaj>
    <derivirana_varijabla naziv="DomainObject.Predmet.OstaliListFormatedWithAdressOIB_1">
      <item>Vlasta Majstorović, OIB 78258328195, Koparska 50,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2015.</izvorni_sadrzaj>
    <derivirana_varijabla naziv="DomainObject.Datum_1">15. lipnja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ZMORAC d.o.o.  Pula</izvorni_sadrzaj>
    <derivirana_varijabla naziv="DomainObject.Predmet.ProtustrankaIDrugi_1">ZMORAC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ZMORAC d.o.o.  Pula, OIB 91945617619, Premanturska 9, 52 100 Pula</izvorni_sadrzaj>
    <derivirana_varijabla naziv="DomainObject.Predmet.ProtustrankaIDrugiAdressOIB_1">ZMORAC d.o.o.  Pula, OIB 91945617619, Premanturska 9,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2015.</izvorni_sadrzaj>
    <derivirana_varijabla naziv="DomainObject.Predmet.OdlukaRjesenje.DatumDonosenjaOdluke_1">15.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St-530/2013-25</izvorni_sadrzaj>
    <derivirana_varijabla naziv="DomainObject.Predmet.OdlukaRjesenje.Oznaka_1">St-530/2013-25</derivirana_varijabla>
  </DomainObject.Predmet.OdlukaRjesenje.Oznaka>
  <DomainObject.Predmet.SudioniciListNaziv>
    <izvorni_sadrzaj>
      <item>FINA  Pula</item>
      <item>ZMORAC d.o.o.  Pula</item>
      <item>Vlasta Majstorović</item>
    </izvorni_sadrzaj>
    <derivirana_varijabla naziv="DomainObject.Predmet.SudioniciListNaziv_1">
      <item>FINA  Pula</item>
      <item>ZMORAC d.o.o.  Pula</item>
      <item>Vlasta Majstorović</item>
    </derivirana_varijabla>
  </DomainObject.Predmet.SudioniciListNaziv>
  <DomainObject.Predmet.SudioniciListAdressOIB>
    <izvorni_sadrzaj>
      <item>FINA  Pula, OIB 85821130368, Giardini 5,52 100 Pula</item>
      <item>ZMORAC d.o.o.  Pula, OIB 91945617619, Premanturska 9,52 100 Pula</item>
      <item>Vlasta Majstorović, OIB 78258328195, Koparska 50,52100 Pula</item>
    </izvorni_sadrzaj>
    <derivirana_varijabla naziv="DomainObject.Predmet.SudioniciListAdressOIB_1">
      <item>FINA  Pula, OIB 85821130368, Giardini 5,52 100 Pula</item>
      <item>ZMORAC d.o.o.  Pula, OIB 91945617619, Premanturska 9,52 100 Pula</item>
      <item>Vlasta Majstorović, OIB 78258328195, Koparska 50,52100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91945617619</item>
      <item>, OIB 78258328195</item>
    </izvorni_sadrzaj>
    <derivirana_varijabla naziv="DomainObject.Predmet.SudioniciListNazivOIB_1">
      <item>, OIB 85821130368</item>
      <item>, OIB 91945617619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100</properties:Words>
  <properties:Characters>613</properties:Characters>
  <properties:Lines>21</properties:Lines>
  <properties:Paragraphs>7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2015-01-09T13:27:00Z</dcterms:created>
  <dc:creator>Kristina Šarlija</dc:creator>
  <cp:lastModifiedBy>Jasna Radulović</cp:lastModifiedBy>
  <cp:lastPrinted>2015-06-15T09:50:00Z</cp:lastPrinted>
  <dcterms:modified xmlns:xsi="http://www.w3.org/2001/XMLSchema-instance" xsi:type="dcterms:W3CDTF">2015-06-15T09:52:00Z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