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f51" w14:paraId="33a2f51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4A064A">
        <w:t>3286/16-18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4A064A" w:rsidP="007332C3" w:rsidR="007332C3" w:rsidRPr="00D459F2">
      <w:pPr>
        <w:tabs>
          <w:tab w:pos="2977" w:val="left"/>
        </w:tabs>
        <w:ind w:firstLine="720"/>
        <w:jc w:val="both"/>
      </w:pPr>
      <w: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PORTAARTA d.o.o. za proizvodnju, usluge i trgovinu, OIB: 64819374355, Zagreb, </w:t>
      </w:r>
      <w:proofErr w:type="spellStart"/>
      <w:r>
        <w:t>Miškinina</w:t>
      </w:r>
      <w:proofErr w:type="spellEnd"/>
      <w:r>
        <w:t xml:space="preserve"> ulica 9</w:t>
      </w:r>
      <w:r w:rsidR="007332C3" w:rsidRPr="00D459F2">
        <w:rPr>
          <w:lang w:val="pt-BR"/>
        </w:rPr>
        <w:t xml:space="preserve">, </w:t>
      </w:r>
      <w:r w:rsidR="003F771B">
        <w:rPr>
          <w:lang w:val="pt-BR"/>
        </w:rPr>
        <w:t>30</w:t>
      </w:r>
      <w:r w:rsidR="00D459F2" w:rsidRPr="00D459F2">
        <w:t>. studenog</w:t>
      </w:r>
      <w:r w:rsidR="007332C3"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4060DB">
        <w:t>izjašnjenja o prijedlogu</w:t>
      </w:r>
      <w:r w:rsidR="003F771B">
        <w:t xml:space="preserve"> za </w:t>
      </w:r>
      <w:r w:rsidR="008D6FB5" w:rsidRPr="00D459F2">
        <w:t xml:space="preserve">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4A064A">
        <w:t xml:space="preserve">PORTAARTA d.o.o. za proizvodnju, usluge i trgovinu, OIB: 64819374355, Zagreb, </w:t>
      </w:r>
      <w:proofErr w:type="spellStart"/>
      <w:r w:rsidR="004A064A">
        <w:t>Miškinina</w:t>
      </w:r>
      <w:proofErr w:type="spellEnd"/>
      <w:r w:rsidR="004A064A">
        <w:t xml:space="preserve"> ulica 9</w:t>
      </w:r>
      <w:r w:rsidR="007332C3" w:rsidRPr="00D459F2">
        <w:rPr>
          <w:lang w:val="pt-BR"/>
        </w:rPr>
        <w:t xml:space="preserve">, za </w:t>
      </w:r>
      <w:r w:rsidR="003F771B">
        <w:t>1. veljače</w:t>
      </w:r>
      <w:r w:rsidR="00D459F2" w:rsidRPr="00D459F2">
        <w:t xml:space="preserve"> 2018</w:t>
      </w:r>
      <w:r w:rsidR="00026C87" w:rsidRPr="00D459F2">
        <w:t xml:space="preserve">. u </w:t>
      </w:r>
      <w:r w:rsidR="003F771B">
        <w:t>9</w:t>
      </w:r>
      <w:r w:rsidR="00F030F3" w:rsidRPr="00D459F2">
        <w:t>:</w:t>
      </w:r>
      <w:r w:rsidR="0079533A">
        <w:t>0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3F771B">
        <w:t>30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807925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07925" w:rsidP="00C359B6" w:rsidR="00807925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07925" w:rsidP="00C359B6" w:rsidR="00807925">
      <w:pPr>
        <w:pStyle w:val="Bezproreda"/>
        <w:ind w:left="4956"/>
        <w:jc w:val="right"/>
      </w:pPr>
      <w:r>
        <w:t>Karmela Dolenc</w:t>
      </w:r>
    </w:p>
    <w:p w:rsidRDefault="00807925" w:rsidP="006B708C" w:rsidR="00807925" w:rsidRPr="00D459F2">
      <w:pPr>
        <w:rPr>
          <w:b/>
        </w:rPr>
      </w:pPr>
    </w:p>
    <w:sectPr w:rsidSect="00FD3B1B" w:rsidR="00807925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07925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9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9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9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9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792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9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9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9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9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792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</izvorni_sadrzaj>
    <derivirana_varijabla naziv="DomainObject.Predmet.OstaliListFormated_1">
      <item>Željko Viduka punomoćnik sudionika u postupku PORTAARTA d.o.o.</item>
    </derivirana_varijabla>
  </DomainObject.Predmet.OstaliListFormated>
  <DomainObject.Predmet.OstaliListFormatedOIB>
    <izvorni_sadrzaj>
      <item>Željko Viduka, OIB 98075269308 punomoćnik sudionika u postupku PORTAARTA d.o.o.</item>
    </izvorni_sadrzaj>
    <derivirana_varijabla naziv="DomainObject.Predmet.OstaliListFormatedOIB_1">
      <item>Željko Viduka, OIB 98075269308 punomoćnik sudionika u postupku PORTAARTA d.o.o.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</izvorni_sadrzaj>
    <derivirana_varijabla naziv="DomainObject.Predmet.OstaliListFormatedWithAdress_1">
      <item>Željko Viduka, V. Radnički Put 2, 10000 Zagreb punomoćnik sudionika u postupku PORTAARTA d.o.o.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</izvorni_sadrzaj>
    <derivirana_varijabla naziv="DomainObject.Predmet.OstaliListFormatedWithAdressOIB_1">
      <item>Željko Viduka, OIB 98075269308, V. Radnički Put 2, 10000 Zagreb punomoćnik sudionika u postupku PORTAARTA d.o.o.</item>
    </derivirana_varijabla>
  </DomainObject.Predmet.OstaliListFormatedWithAdressOIB>
  <DomainObject.Predmet.OstaliListNazivFormated>
    <izvorni_sadrzaj>
      <item>Željko Viduka</item>
    </izvorni_sadrzaj>
    <derivirana_varijabla naziv="DomainObject.Predmet.OstaliListNazivFormated_1">
      <item>Željko Viduka</item>
    </derivirana_varijabla>
  </DomainObject.Predmet.OstaliListNazivFormated>
  <DomainObject.Predmet.OstaliListNazivFormatedOIB>
    <izvorni_sadrzaj>
      <item>Željko Viduka, OIB 98075269308</item>
    </izvorni_sadrzaj>
    <derivirana_varijabla naziv="DomainObject.Predmet.OstaliListNazivFormatedOIB_1">
      <item>Željko Viduka, OIB 98075269308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</izvorni_sadrzaj>
    <derivirana_varijabla naziv="DomainObject.Predmet.SudioniciListNaziv_1">
      <item>FINA Regionalni centar Zagreb</item>
      <item>PORTAARTA d.o.o.</item>
      <item>Željko Viduka</item>
      <item>Željko Viduka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</izvorni_sadrzaj>
    <derivirana_varijabla naziv="DomainObject.Predmet.SudioniciListNazivOIB_1">
      <item>, OIB 85821130368</item>
      <item>, OIB 64819374355</item>
      <item>, OIB 98075269308</item>
      <item>, OIB 98075269308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E448F-FD7B-4EC5-91EC-4B01AF753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962</properties:Characters>
  <properties:Lines>38</properties:Lines>
  <properties:Paragraphs>19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2017-11-30T09:30:00Z</cp:lastPrinted>
  <dcterms:modified xmlns:xsi="http://www.w3.org/2001/XMLSchema-instance" xsi:type="dcterms:W3CDTF">2017-11-30T09:30:00Z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