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0c074" w14:paraId="600c074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A772D7">
        <w:t>380/13-</w:t>
      </w:r>
      <w:r w:rsidR="006C4F2A">
        <w:t>77</w:t>
      </w:r>
    </w:p>
    <w:p w:rsidRDefault="00DC7684" w:rsidP="00DC7684" w:rsidR="00DC7684">
      <w:r>
        <w:rPr>
          <w:rStyle w:val="Naglaeno"/>
        </w:rPr>
        <w:t xml:space="preserve">             </w:t>
      </w:r>
      <w:r w:rsidR="00DF7078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7684" w:rsidP="00DC7684" w:rsidR="00DC7684" w:rsidRPr="00D21A2C"/>
    <w:p w:rsidRDefault="00DC7684" w:rsidP="00DC7684" w:rsidR="00DC768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C7684" w:rsidP="00DC7684" w:rsidR="00DC768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C7684" w:rsidP="00905445" w:rsidR="000F591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2D3CA2" w:rsidP="00905445" w:rsidR="002D3CA2" w:rsidRPr="00905445">
      <w:pPr>
        <w:ind w:hanging="720" w:left="360"/>
        <w:rPr>
          <w:sz w:val="22"/>
          <w:szCs w:val="22"/>
        </w:rPr>
      </w:pPr>
    </w:p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DC7684" w:rsidP="00905445" w:rsidR="00DC7684">
      <w:pPr>
        <w:rPr>
          <w:b/>
        </w:rPr>
      </w:pPr>
    </w:p>
    <w:p w:rsidRDefault="002D3CA2" w:rsidP="00905445" w:rsidR="002D3CA2">
      <w:pPr>
        <w:rPr>
          <w:b/>
        </w:rPr>
      </w:pPr>
    </w:p>
    <w:p w:rsidRDefault="00DC7684" w:rsidP="000F5779" w:rsidR="006C4F2A">
      <w:pPr>
        <w:pStyle w:val="Tijeloteksta"/>
        <w:ind w:firstLine="708"/>
      </w:pPr>
      <w:r>
        <w:t xml:space="preserve">Trgovački sud u Osijeku, po stečajnom sucu Jadranki Herman, u stečajnom postupku nad imovinom dužnika pojedinca obrtnika </w:t>
      </w:r>
      <w:r w:rsidRPr="00893806">
        <w:t>BRANKO KOSTIĆ, vl. poljoprivrednog obrta „AGROŽIV“, u stečaju, Vera, S. Stepanovića 26, OIB: 92149830503,</w:t>
      </w:r>
      <w:r>
        <w:rPr>
          <w:b/>
        </w:rPr>
        <w:t xml:space="preserve"> </w:t>
      </w:r>
      <w:r>
        <w:t>dana</w:t>
      </w:r>
      <w:r w:rsidR="006C4F2A">
        <w:t xml:space="preserve"> 9. veljače 2018.   </w:t>
      </w:r>
    </w:p>
    <w:p w:rsidRDefault="00BE4D23" w:rsidP="000F5779" w:rsidR="00C52426">
      <w:pPr>
        <w:pStyle w:val="Tijeloteksta"/>
        <w:ind w:firstLine="708"/>
      </w:pPr>
      <w:r>
        <w:t xml:space="preserve"> </w:t>
      </w:r>
      <w:r w:rsidR="00DC7684">
        <w:t xml:space="preserve">    </w:t>
      </w:r>
    </w:p>
    <w:p w:rsidRDefault="002D3CA2" w:rsidP="00904741" w:rsidR="002D3CA2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1C27F1" w:rsidP="00E17976" w:rsidR="001C27F1"/>
    <w:p w:rsidRDefault="002D3CA2" w:rsidP="00E17976" w:rsidR="002D3CA2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DC7684">
        <w:rPr>
          <w:bCs/>
        </w:rPr>
        <w:t xml:space="preserve"> pojedinca obrtnika </w:t>
      </w:r>
      <w:r w:rsidR="00DC7684" w:rsidRPr="00893806">
        <w:t>BRANKO KOSTIĆ, vl. poljoprivrednog obrta „AGROŽIV“, u stečaju, Vera, S. Stepanovića 26, OIB: 92149830503,</w:t>
      </w:r>
      <w:r w:rsidR="00DC7684">
        <w:rPr>
          <w:b/>
        </w:rPr>
        <w:t xml:space="preserve"> </w:t>
      </w:r>
      <w:r w:rsidR="00DC7684">
        <w:rPr>
          <w:bCs/>
        </w:rPr>
        <w:t xml:space="preserve"> </w:t>
      </w:r>
      <w:r w:rsidR="001C27F1">
        <w:rPr>
          <w:bCs/>
        </w:rPr>
        <w:t xml:space="preserve">i to : </w:t>
      </w:r>
    </w:p>
    <w:p w:rsidRDefault="001C27F1" w:rsidP="001C27F1" w:rsidR="001C27F1">
      <w:pPr>
        <w:pStyle w:val="Tijeloteksta"/>
        <w:ind w:left="705"/>
        <w:rPr>
          <w:bCs/>
        </w:rPr>
      </w:pPr>
    </w:p>
    <w:p w:rsidRDefault="00DC7684" w:rsidP="00DC7684" w:rsidR="00DC768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 xml:space="preserve">upisanih u zk.ul. 1007 k.o. Vera  i to: </w:t>
      </w:r>
    </w:p>
    <w:p w:rsidRDefault="00DC7684" w:rsidP="00DC7684" w:rsidR="00DC768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>kč.br. 964   u naravi gospodarska zgrada Stepe Stepanovića, gospodarsko dvorište i oranica, ukupne površine 6037 m2.</w:t>
      </w:r>
    </w:p>
    <w:p w:rsidRDefault="00DC7684" w:rsidP="00DC7684" w:rsidR="00DC7684">
      <w:pPr>
        <w:jc w:val="both"/>
        <w:rPr>
          <w:color w:val="000000"/>
        </w:rPr>
      </w:pPr>
    </w:p>
    <w:p w:rsidRDefault="00DC7684" w:rsidP="00A113DD" w:rsidR="00FC51B3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razlučnog vjerovnika: Hrvatska banka za obnovu i razvitak, Zagreb.</w:t>
      </w: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6C4F2A" w:rsidP="00C52426" w:rsidR="001C27F1" w:rsidRPr="00C52426">
      <w:pPr>
        <w:numPr>
          <w:ilvl w:val="0"/>
          <w:numId w:val="24"/>
        </w:numPr>
        <w:jc w:val="both"/>
      </w:pPr>
      <w:r>
        <w:t>433.552,88 kn.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124D28">
        <w:t xml:space="preserve"> (</w:t>
      </w:r>
      <w:r w:rsidR="006C4F2A">
        <w:t>dva</w:t>
      </w:r>
      <w:r w:rsidR="00124D28">
        <w:t>naesta</w:t>
      </w:r>
      <w:r w:rsidR="001B6884">
        <w:t xml:space="preserve"> 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BE4D23">
        <w:t xml:space="preserve"> </w:t>
      </w:r>
      <w:r w:rsidR="006C4F2A">
        <w:t>6. ožujka</w:t>
      </w:r>
      <w:r w:rsidR="00124D28">
        <w:t xml:space="preserve"> 2018.</w:t>
      </w:r>
      <w:r w:rsidR="00A772D7">
        <w:t xml:space="preserve">  </w:t>
      </w:r>
      <w:r w:rsidR="00616235" w:rsidRPr="00FC51B3">
        <w:t xml:space="preserve">godine </w:t>
      </w:r>
      <w:r w:rsidR="00904805" w:rsidRPr="00FC51B3">
        <w:t>u</w:t>
      </w:r>
      <w:r w:rsidR="00A772D7">
        <w:t xml:space="preserve"> </w:t>
      </w:r>
      <w:r w:rsidR="006C4F2A">
        <w:t>09,00</w:t>
      </w:r>
      <w:r w:rsidR="00A772D7">
        <w:t xml:space="preserve"> </w:t>
      </w:r>
      <w:r w:rsidRPr="00FC51B3">
        <w:t>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5B2B59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905445" w:rsidR="0029091C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29091C">
        <w:t>,</w:t>
      </w:r>
      <w:r w:rsidR="00C52426">
        <w:t xml:space="preserve"> </w:t>
      </w:r>
      <w:r w:rsidR="00E34CC3">
        <w:t>na</w:t>
      </w:r>
      <w:r w:rsidR="002A4E52">
        <w:t xml:space="preserve"> dv</w:t>
      </w:r>
      <w:r w:rsidR="00124D28">
        <w:t xml:space="preserve">anaestom </w:t>
      </w:r>
      <w:r w:rsidR="00BE4D23">
        <w:t xml:space="preserve"> </w:t>
      </w:r>
      <w:r w:rsidR="00427E8F">
        <w:t>ročištu za dražbu</w:t>
      </w:r>
      <w:r w:rsidR="00C52426">
        <w:t>, po početnoj cijeni koja je jednaka utvrđenoj vrijednosti nekretnina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E34CC3">
        <w:t xml:space="preserve"> (</w:t>
      </w:r>
      <w:r w:rsidR="002A4E52">
        <w:t>dv</w:t>
      </w:r>
      <w:r w:rsidR="007032FF">
        <w:t>anaestom</w:t>
      </w:r>
      <w:r w:rsidR="002D3CA2">
        <w:t xml:space="preserve"> </w:t>
      </w:r>
      <w:r w:rsidR="00DE6804">
        <w:t>ročištu za javnu dražbu).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7A624E" w:rsidP="007A624E" w:rsidR="007A624E">
      <w:pPr>
        <w:jc w:val="center"/>
      </w:pPr>
      <w:r>
        <w:lastRenderedPageBreak/>
        <w:t>2</w:t>
      </w:r>
    </w:p>
    <w:p w:rsidRDefault="00124D28" w:rsidP="007A624E" w:rsidR="007A624E">
      <w:pPr>
        <w:jc w:val="right"/>
      </w:pPr>
      <w:r>
        <w:t>13 St-380/13-7</w:t>
      </w:r>
      <w:r w:rsidR="002A4E52">
        <w:t>7</w:t>
      </w:r>
    </w:p>
    <w:p w:rsidRDefault="007A624E" w:rsidP="007A624E" w:rsidR="007A624E">
      <w:pPr>
        <w:jc w:val="center"/>
      </w:pPr>
    </w:p>
    <w:p w:rsidRDefault="007A624E" w:rsidP="007A624E" w:rsidR="007A624E">
      <w:pPr>
        <w:jc w:val="center"/>
      </w:pPr>
    </w:p>
    <w:p w:rsidRDefault="007A624E" w:rsidP="007A624E" w:rsidR="007A624E">
      <w:pPr>
        <w:jc w:val="center"/>
      </w:pPr>
    </w:p>
    <w:p w:rsidRDefault="00DF62AC" w:rsidP="007A624E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C52426">
        <w:t>272-</w:t>
      </w:r>
      <w:r w:rsidR="005B2B59">
        <w:t>380</w:t>
      </w:r>
      <w:r w:rsidR="00C52426">
        <w:t>-2013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905445" w:rsidR="007527AE">
      <w:pPr>
        <w:numPr>
          <w:ilvl w:val="0"/>
          <w:numId w:val="26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905445" w:rsidR="006B79DB">
      <w:pPr>
        <w:numPr>
          <w:ilvl w:val="0"/>
          <w:numId w:val="26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905445" w:rsidR="009A72E3">
      <w:pPr>
        <w:numPr>
          <w:ilvl w:val="0"/>
          <w:numId w:val="26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905445" w:rsidR="001400FA">
      <w:pPr>
        <w:numPr>
          <w:ilvl w:val="0"/>
          <w:numId w:val="26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905445" w:rsidR="00CB09E7">
      <w:pPr>
        <w:numPr>
          <w:ilvl w:val="0"/>
          <w:numId w:val="26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905445" w:rsidR="00915BB8">
      <w:pPr>
        <w:numPr>
          <w:ilvl w:val="0"/>
          <w:numId w:val="26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A113DD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FC51B3">
        <w:t xml:space="preserve">im upraviteljem </w:t>
      </w:r>
      <w:r w:rsidR="005B2B59">
        <w:t xml:space="preserve">Jozom Pavičić </w:t>
      </w:r>
      <w:r w:rsidR="00A113DD">
        <w:t>odvjetnikom iz Osijeka</w:t>
      </w:r>
      <w:r w:rsidR="00FC51B3">
        <w:t xml:space="preserve"> na</w:t>
      </w:r>
      <w:r w:rsidR="00C52426">
        <w:t xml:space="preserve"> mobitel </w:t>
      </w:r>
      <w:r w:rsidR="0029091C">
        <w:t xml:space="preserve"> </w:t>
      </w:r>
      <w:r w:rsidR="00C52426">
        <w:t>broj 098</w:t>
      </w:r>
      <w:r w:rsidR="005B2B59">
        <w:t>213282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lastRenderedPageBreak/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D93AB6" w:rsidP="00D93AB6" w:rsidR="00D93AB6">
      <w:pPr>
        <w:jc w:val="both"/>
      </w:pPr>
    </w:p>
    <w:p w:rsidRDefault="00905445" w:rsidP="00905445" w:rsidR="00905445">
      <w:pPr>
        <w:ind w:left="1620"/>
        <w:jc w:val="center"/>
      </w:pPr>
      <w:r>
        <w:t>3</w:t>
      </w:r>
    </w:p>
    <w:p w:rsidRDefault="00A772D7" w:rsidP="00905445" w:rsidR="00905445">
      <w:pPr>
        <w:jc w:val="right"/>
      </w:pPr>
      <w:r>
        <w:t>13 St-380/13-</w:t>
      </w:r>
      <w:r w:rsidR="00124D28">
        <w:t>7</w:t>
      </w:r>
      <w:r w:rsidR="002A4E52">
        <w:t>7</w:t>
      </w:r>
    </w:p>
    <w:p w:rsidRDefault="00905445" w:rsidP="009A72E3" w:rsidR="00905445">
      <w:pPr>
        <w:jc w:val="center"/>
        <w:rPr>
          <w:b/>
        </w:rPr>
      </w:pPr>
    </w:p>
    <w:p w:rsidRDefault="00905445" w:rsidP="009A72E3" w:rsidR="00905445">
      <w:pPr>
        <w:jc w:val="center"/>
        <w:rPr>
          <w:b/>
        </w:rPr>
      </w:pPr>
    </w:p>
    <w:p w:rsidRDefault="00905445" w:rsidP="009A72E3" w:rsidR="00905445">
      <w:pPr>
        <w:jc w:val="center"/>
        <w:rPr>
          <w:b/>
        </w:rPr>
      </w:pPr>
    </w:p>
    <w:p w:rsidRDefault="00E17976" w:rsidP="009A72E3" w:rsidR="006B79DB" w:rsidRPr="00905445">
      <w:pPr>
        <w:jc w:val="center"/>
      </w:pPr>
      <w:r w:rsidRPr="00905445">
        <w:t>Obrazloženje</w:t>
      </w:r>
    </w:p>
    <w:p w:rsidRDefault="009A72E3" w:rsidP="00904741" w:rsidR="009A72E3">
      <w:pPr>
        <w:pStyle w:val="Tijeloteksta"/>
        <w:rPr>
          <w:sz w:val="20"/>
          <w:szCs w:val="20"/>
        </w:rPr>
      </w:pPr>
    </w:p>
    <w:p w:rsidRDefault="00905445" w:rsidP="00904741" w:rsidR="00905445" w:rsidRPr="00DE6804">
      <w:pPr>
        <w:pStyle w:val="Tijeloteksta"/>
        <w:rPr>
          <w:sz w:val="20"/>
          <w:szCs w:val="20"/>
        </w:rPr>
      </w:pPr>
    </w:p>
    <w:p w:rsidRDefault="00A113DD" w:rsidP="00A113DD" w:rsidR="00A113DD">
      <w:pPr>
        <w:pStyle w:val="Tijeloteksta"/>
        <w:ind w:firstLine="705"/>
        <w:rPr>
          <w:bCs/>
        </w:rPr>
      </w:pPr>
      <w:r>
        <w:rPr>
          <w:bCs/>
        </w:rPr>
        <w:t>Rješenjem ovog suda broj St-380/13-11 od 20. studenog 2013. godine otvoren je stečajni postupak nad imovinom dužnika pojedinca obrtnika Branka Kostić vl. poljoprivrednog obrta Agroživ u stečaju Vera, a stečajnu masu čine i nekretnine koje su predmet ove prodaje.</w:t>
      </w:r>
    </w:p>
    <w:p w:rsidRDefault="00A113DD" w:rsidP="00A113DD" w:rsidR="00A113DD">
      <w:pPr>
        <w:pStyle w:val="Tijeloteksta"/>
        <w:rPr>
          <w:bCs/>
        </w:rPr>
      </w:pPr>
    </w:p>
    <w:p w:rsidRDefault="00A113DD" w:rsidP="00A113DD" w:rsidR="00A113DD">
      <w:pPr>
        <w:pStyle w:val="Tijeloteksta"/>
        <w:ind w:firstLine="705"/>
        <w:rPr>
          <w:bCs/>
        </w:rPr>
      </w:pPr>
      <w:r>
        <w:rPr>
          <w:bCs/>
        </w:rPr>
        <w:t>Stečajni  upravitelj podneskom od 12. siječnja 2015.  godine podnio je  prijedlog da se nekretnine upisane u točci I ovog rješenja, a na kojima postoji razlučno pravo, prodaju u stečajnom postupku uz odgovarajuću primjenu pravila o ovrsi na nekretninama, sukladno članku 164.  stav 1.  Stečajnog zakona (Narodne novine broj  44/96, 29/99, 129/00, 123/03, 82/06, 116/10, 25/12, 133/12 u vezi s člankom 441. Stečajnog zakona Narodne novine 71/15).</w:t>
      </w:r>
    </w:p>
    <w:p w:rsidRDefault="009242D5" w:rsidP="00A113DD" w:rsidR="009242D5">
      <w:pPr>
        <w:pStyle w:val="Tijeloteksta"/>
        <w:ind w:firstLine="705"/>
        <w:rPr>
          <w:bCs/>
        </w:rPr>
      </w:pPr>
    </w:p>
    <w:p w:rsidRDefault="00A772D7" w:rsidP="00A113DD" w:rsidR="009242D5">
      <w:pPr>
        <w:pStyle w:val="Tijeloteksta"/>
        <w:ind w:firstLine="705"/>
        <w:rPr>
          <w:bCs/>
        </w:rPr>
      </w:pPr>
      <w:r>
        <w:rPr>
          <w:bCs/>
        </w:rPr>
        <w:t xml:space="preserve">Nakon održane </w:t>
      </w:r>
      <w:r w:rsidR="002A4E52">
        <w:rPr>
          <w:bCs/>
        </w:rPr>
        <w:t>jedanaeste</w:t>
      </w:r>
      <w:r w:rsidR="00F46364">
        <w:rPr>
          <w:bCs/>
        </w:rPr>
        <w:t xml:space="preserve"> </w:t>
      </w:r>
      <w:r w:rsidR="00DF32CB">
        <w:rPr>
          <w:bCs/>
        </w:rPr>
        <w:t>ja</w:t>
      </w:r>
      <w:r>
        <w:rPr>
          <w:bCs/>
        </w:rPr>
        <w:t>vne dražbe na kojoj</w:t>
      </w:r>
      <w:r w:rsidR="009242D5">
        <w:rPr>
          <w:bCs/>
        </w:rPr>
        <w:t xml:space="preserve"> nije bilo zainteresiranih ponud</w:t>
      </w:r>
      <w:r w:rsidR="002D3CA2">
        <w:rPr>
          <w:bCs/>
        </w:rPr>
        <w:t>itelja, početna cijena na</w:t>
      </w:r>
      <w:r w:rsidR="00BE4D23">
        <w:rPr>
          <w:bCs/>
        </w:rPr>
        <w:t xml:space="preserve"> </w:t>
      </w:r>
      <w:r w:rsidR="002A4E52">
        <w:rPr>
          <w:bCs/>
        </w:rPr>
        <w:t>dvan</w:t>
      </w:r>
      <w:r w:rsidR="007032FF">
        <w:rPr>
          <w:bCs/>
        </w:rPr>
        <w:t xml:space="preserve">aestoj </w:t>
      </w:r>
      <w:r w:rsidR="00BE4D23">
        <w:rPr>
          <w:bCs/>
        </w:rPr>
        <w:t xml:space="preserve"> </w:t>
      </w:r>
      <w:r w:rsidR="009242D5">
        <w:rPr>
          <w:bCs/>
        </w:rPr>
        <w:t>javnoj dražbi umanjena je za</w:t>
      </w:r>
      <w:r w:rsidR="007032FF">
        <w:rPr>
          <w:bCs/>
        </w:rPr>
        <w:t xml:space="preserve"> 1</w:t>
      </w:r>
      <w:r w:rsidR="009242D5">
        <w:rPr>
          <w:bCs/>
        </w:rPr>
        <w:t xml:space="preserve">0 % u odnosu na početnu cijenu s prethodne javne dražbe. 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905445">
        <w:rPr>
          <w:bCs/>
        </w:rPr>
        <w:t xml:space="preserve">be članaka 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905445">
        <w:rPr>
          <w:bCs/>
        </w:rPr>
        <w:t>) Ovršnog zakona</w:t>
      </w:r>
      <w:r w:rsidR="004C529D">
        <w:rPr>
          <w:bCs/>
        </w:rPr>
        <w:t xml:space="preserve"> </w:t>
      </w:r>
      <w:r w:rsidR="00A113DD">
        <w:rPr>
          <w:bCs/>
        </w:rPr>
        <w:t xml:space="preserve"> (Narodne novine broj 57/96, 29/99, 42/00, 173/03, 194/03, 151/04, 88/05, 121/05, 67/08, 139/10, 112/12, 25/13 i 93/14)  </w:t>
      </w:r>
      <w:r w:rsidR="00905445">
        <w:rPr>
          <w:bCs/>
        </w:rPr>
        <w:t xml:space="preserve">a u svezi s člankom </w:t>
      </w:r>
      <w:r w:rsidR="00A113DD">
        <w:rPr>
          <w:bCs/>
        </w:rPr>
        <w:t xml:space="preserve"> 164. S</w:t>
      </w:r>
      <w:r w:rsidR="00905445">
        <w:rPr>
          <w:bCs/>
        </w:rPr>
        <w:t>tečajnog zakona.</w:t>
      </w:r>
    </w:p>
    <w:p w:rsidRDefault="00915BB8" w:rsidP="00971986" w:rsidR="00915BB8">
      <w:pPr>
        <w:pStyle w:val="Tijeloteksta"/>
        <w:rPr>
          <w:bCs/>
        </w:rPr>
      </w:pPr>
    </w:p>
    <w:p w:rsidRDefault="00571648" w:rsidP="00971986" w:rsidR="00571648" w:rsidRPr="008332D7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1B6884">
        <w:t xml:space="preserve"> </w:t>
      </w:r>
      <w:r w:rsidR="002A4E52">
        <w:t xml:space="preserve">9. veljača 2018.   </w:t>
      </w:r>
    </w:p>
    <w:p w:rsidRDefault="00571648" w:rsidP="00DE6804" w:rsidR="00571648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4C529D">
      <w:pPr>
        <w:pStyle w:val="Tijeloteksta"/>
        <w:jc w:val="left"/>
      </w:pPr>
      <w:r>
        <w:t>Maja Kocijan</w:t>
      </w:r>
    </w:p>
    <w:p w:rsidRDefault="00571648" w:rsidP="00904741" w:rsidR="00571648">
      <w:pPr>
        <w:pStyle w:val="Tijeloteksta"/>
        <w:jc w:val="left"/>
      </w:pPr>
    </w:p>
    <w:p w:rsidRDefault="00915BB8" w:rsidP="00904741" w:rsidR="00915BB8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164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905445">
        <w:t xml:space="preserve"> zaključka nije dopuštena žalba (članak</w:t>
      </w:r>
      <w:r>
        <w:t xml:space="preserve"> 11. st</w:t>
      </w:r>
      <w:r w:rsidR="00905445">
        <w:t>av 9. Stečajnog zakona).</w:t>
      </w:r>
    </w:p>
    <w:p w:rsidRDefault="00382194" w:rsidP="00C44250" w:rsidR="00382194">
      <w:pPr>
        <w:pStyle w:val="Tijeloteksta"/>
        <w:jc w:val="left"/>
        <w:rPr>
          <w:sz w:val="22"/>
          <w:szCs w:val="22"/>
        </w:rPr>
      </w:pP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C44250" w:rsidP="00C44250" w:rsidR="00C44250" w:rsidRPr="00FC51B3">
      <w:pPr>
        <w:pStyle w:val="Tijeloteksta"/>
        <w:jc w:val="left"/>
      </w:pPr>
      <w:r w:rsidRPr="00FC51B3">
        <w:t>DNA:</w:t>
      </w:r>
    </w:p>
    <w:p w:rsidRDefault="0029091C" w:rsidP="0029091C" w:rsidR="0029091C" w:rsidRPr="00FC51B3">
      <w:pPr>
        <w:pStyle w:val="Tijeloteksta"/>
        <w:jc w:val="left"/>
      </w:pPr>
      <w:r w:rsidRPr="00FC51B3">
        <w:t xml:space="preserve">1.  stečajni upravitelj </w:t>
      </w:r>
      <w:r w:rsidR="00A113DD">
        <w:t>Jozo Pavičić</w:t>
      </w:r>
      <w:r w:rsidR="00FC51B3" w:rsidRPr="00FC51B3">
        <w:t>, pretinac</w:t>
      </w:r>
    </w:p>
    <w:p w:rsidRDefault="0029091C" w:rsidP="00FC51B3" w:rsidR="0029091C" w:rsidRPr="00FC51B3">
      <w:pPr>
        <w:pStyle w:val="Tijeloteksta"/>
        <w:jc w:val="left"/>
      </w:pPr>
      <w:r w:rsidRPr="00FC51B3">
        <w:t>2.  razlučni</w:t>
      </w:r>
      <w:r w:rsidR="00FC51B3" w:rsidRPr="00FC51B3">
        <w:t xml:space="preserve"> vjerovnik </w:t>
      </w:r>
      <w:r w:rsidR="00A113DD">
        <w:t>HBOR, Zagreb, Strossmayerov trg 9</w:t>
      </w:r>
    </w:p>
    <w:p w:rsidRDefault="0029091C" w:rsidP="0029091C" w:rsidR="00C44250">
      <w:pPr>
        <w:pStyle w:val="Tijeloteksta"/>
        <w:jc w:val="left"/>
      </w:pPr>
      <w:r w:rsidRPr="00FC51B3">
        <w:t xml:space="preserve">3. </w:t>
      </w:r>
      <w:r w:rsidR="00A113DD">
        <w:t xml:space="preserve"> e-</w:t>
      </w:r>
      <w:r w:rsidR="00FC51B3">
        <w:t xml:space="preserve"> o</w:t>
      </w:r>
      <w:r w:rsidRPr="00FC51B3">
        <w:t xml:space="preserve">glasna ploča </w:t>
      </w:r>
    </w:p>
    <w:p w:rsidRDefault="00E34CC3" w:rsidP="0029091C" w:rsidR="00E34CC3">
      <w:pPr>
        <w:pStyle w:val="Tijeloteksta"/>
        <w:jc w:val="left"/>
      </w:pPr>
      <w:r>
        <w:t>4. predsjedništvo</w:t>
      </w:r>
    </w:p>
    <w:p w:rsidRDefault="007032FF" w:rsidP="0029091C" w:rsidR="00E34CC3" w:rsidRPr="00FC51B3">
      <w:pPr>
        <w:pStyle w:val="Tijeloteksta"/>
        <w:jc w:val="left"/>
      </w:pPr>
      <w:r>
        <w:t xml:space="preserve">5.  roč. </w:t>
      </w:r>
      <w:r w:rsidR="002A4E52">
        <w:t xml:space="preserve">6/3     </w:t>
      </w:r>
    </w:p>
    <w:p w:rsidRDefault="0029091C" w:rsidR="0029091C" w:rsidRPr="00FC51B3">
      <w:pPr>
        <w:pStyle w:val="Tijeloteksta"/>
        <w:jc w:val="left"/>
      </w:pPr>
    </w:p>
    <w:sectPr w:rsidSect="007A624E" w:rsidR="0029091C" w:rsidRPr="00FC51B3">
      <w:headerReference w:type="even" r:id="rId13"/>
      <w:footerReference w:type="default" r:id="rId14"/>
      <w:pgSz w:h="16838" w:w="11906"/>
      <w:pgMar w:gutter="0" w:footer="708" w:header="708" w:left="1417" w:bottom="1418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169D" w:rsidR="00D5169D">
      <w:r>
        <w:separator/>
      </w:r>
    </w:p>
  </w:endnote>
  <w:endnote w:id="0" w:type="continuationSeparator">
    <w:p w:rsidRDefault="00D5169D" w:rsidR="00D51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169D" w:rsidR="00D5169D">
      <w:r>
        <w:separator/>
      </w:r>
    </w:p>
  </w:footnote>
  <w:footnote w:id="0" w:type="continuationSeparator">
    <w:p w:rsidRDefault="00D5169D" w:rsidR="00D516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F087BE5"/>
    <w:multiLevelType w:val="hybridMultilevel"/>
    <w:tmpl w:val="4F4A4906"/>
    <w:lvl w:tplc="903AA076" w:ilvl="0">
      <w:start w:val="4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1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8"/>
  </w:num>
  <w:num w:numId="6">
    <w:abstractNumId w:val="22"/>
  </w:num>
  <w:num w:numId="7">
    <w:abstractNumId w:val="24"/>
  </w:num>
  <w:num w:numId="8">
    <w:abstractNumId w:val="8"/>
  </w:num>
  <w:num w:numId="9">
    <w:abstractNumId w:val="3"/>
  </w:num>
  <w:num w:numId="10">
    <w:abstractNumId w:val="25"/>
  </w:num>
  <w:num w:numId="11">
    <w:abstractNumId w:val="23"/>
  </w:num>
  <w:num w:numId="12">
    <w:abstractNumId w:val="10"/>
  </w:num>
  <w:num w:numId="13">
    <w:abstractNumId w:val="12"/>
  </w:num>
  <w:num w:numId="14">
    <w:abstractNumId w:val="19"/>
  </w:num>
  <w:num w:numId="15">
    <w:abstractNumId w:val="21"/>
  </w:num>
  <w:num w:numId="16">
    <w:abstractNumId w:val="2"/>
  </w:num>
  <w:num w:numId="17">
    <w:abstractNumId w:val="0"/>
  </w:num>
  <w:num w:numId="18">
    <w:abstractNumId w:val="15"/>
  </w:num>
  <w:num w:numId="19">
    <w:abstractNumId w:val="13"/>
  </w:num>
  <w:num w:numId="20">
    <w:abstractNumId w:val="5"/>
  </w:num>
  <w:num w:numId="21">
    <w:abstractNumId w:val="7"/>
  </w:num>
  <w:num w:numId="22">
    <w:abstractNumId w:val="14"/>
  </w:num>
  <w:num w:numId="23">
    <w:abstractNumId w:val="4"/>
  </w:num>
  <w:num w:numId="24">
    <w:abstractNumId w:val="20"/>
  </w:num>
  <w:num w:numId="25">
    <w:abstractNumId w:val="1"/>
  </w:num>
  <w:num w:numId="26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779"/>
    <w:rsid w:val="000F5910"/>
    <w:rsid w:val="000F61EA"/>
    <w:rsid w:val="00101177"/>
    <w:rsid w:val="00102060"/>
    <w:rsid w:val="00124D28"/>
    <w:rsid w:val="001400FA"/>
    <w:rsid w:val="0014294C"/>
    <w:rsid w:val="00142AFB"/>
    <w:rsid w:val="001437B2"/>
    <w:rsid w:val="001516C6"/>
    <w:rsid w:val="001539EB"/>
    <w:rsid w:val="001569F3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B6884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091C"/>
    <w:rsid w:val="00294871"/>
    <w:rsid w:val="00297AAA"/>
    <w:rsid w:val="002A2AF5"/>
    <w:rsid w:val="002A36D6"/>
    <w:rsid w:val="002A4E52"/>
    <w:rsid w:val="002B0AC4"/>
    <w:rsid w:val="002B7AFF"/>
    <w:rsid w:val="002C1D41"/>
    <w:rsid w:val="002D0B9F"/>
    <w:rsid w:val="002D2227"/>
    <w:rsid w:val="002D2610"/>
    <w:rsid w:val="002D3CA2"/>
    <w:rsid w:val="002D7681"/>
    <w:rsid w:val="002F0D8F"/>
    <w:rsid w:val="002F4AAF"/>
    <w:rsid w:val="002F66FE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1648"/>
    <w:rsid w:val="005816F5"/>
    <w:rsid w:val="005931E7"/>
    <w:rsid w:val="005B1166"/>
    <w:rsid w:val="005B2B59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2A"/>
    <w:rsid w:val="006C4FDF"/>
    <w:rsid w:val="006E3694"/>
    <w:rsid w:val="006F4D5A"/>
    <w:rsid w:val="007032FF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A624E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D685B"/>
    <w:rsid w:val="00901EF5"/>
    <w:rsid w:val="00904741"/>
    <w:rsid w:val="00904805"/>
    <w:rsid w:val="00905445"/>
    <w:rsid w:val="00912616"/>
    <w:rsid w:val="00912CF5"/>
    <w:rsid w:val="00915BB8"/>
    <w:rsid w:val="009242D5"/>
    <w:rsid w:val="00937840"/>
    <w:rsid w:val="009525D4"/>
    <w:rsid w:val="00963031"/>
    <w:rsid w:val="00963B0F"/>
    <w:rsid w:val="00971986"/>
    <w:rsid w:val="009805D8"/>
    <w:rsid w:val="00980E4D"/>
    <w:rsid w:val="00986C36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E0575"/>
    <w:rsid w:val="009E1A1F"/>
    <w:rsid w:val="009E5D6D"/>
    <w:rsid w:val="009F0B91"/>
    <w:rsid w:val="00A07CA2"/>
    <w:rsid w:val="00A113DD"/>
    <w:rsid w:val="00A405B5"/>
    <w:rsid w:val="00A46436"/>
    <w:rsid w:val="00A57AB7"/>
    <w:rsid w:val="00A73289"/>
    <w:rsid w:val="00A75F13"/>
    <w:rsid w:val="00A772D7"/>
    <w:rsid w:val="00A8702F"/>
    <w:rsid w:val="00AA6B6E"/>
    <w:rsid w:val="00AB7B53"/>
    <w:rsid w:val="00AC31E7"/>
    <w:rsid w:val="00AC3A0B"/>
    <w:rsid w:val="00AC5292"/>
    <w:rsid w:val="00AD531A"/>
    <w:rsid w:val="00AE06CF"/>
    <w:rsid w:val="00AE1830"/>
    <w:rsid w:val="00AF624A"/>
    <w:rsid w:val="00B14781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B6956"/>
    <w:rsid w:val="00BE33FF"/>
    <w:rsid w:val="00BE4D23"/>
    <w:rsid w:val="00C037AB"/>
    <w:rsid w:val="00C2016D"/>
    <w:rsid w:val="00C42F2A"/>
    <w:rsid w:val="00C43A0F"/>
    <w:rsid w:val="00C44250"/>
    <w:rsid w:val="00C50A3F"/>
    <w:rsid w:val="00C52426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5169D"/>
    <w:rsid w:val="00D92059"/>
    <w:rsid w:val="00D93AB6"/>
    <w:rsid w:val="00D97782"/>
    <w:rsid w:val="00DA146A"/>
    <w:rsid w:val="00DA4636"/>
    <w:rsid w:val="00DC4125"/>
    <w:rsid w:val="00DC7684"/>
    <w:rsid w:val="00DC7F70"/>
    <w:rsid w:val="00DE22B2"/>
    <w:rsid w:val="00DE356D"/>
    <w:rsid w:val="00DE5F69"/>
    <w:rsid w:val="00DE6804"/>
    <w:rsid w:val="00DF32CB"/>
    <w:rsid w:val="00DF62AC"/>
    <w:rsid w:val="00DF7078"/>
    <w:rsid w:val="00E03D14"/>
    <w:rsid w:val="00E13453"/>
    <w:rsid w:val="00E17976"/>
    <w:rsid w:val="00E23AF8"/>
    <w:rsid w:val="00E34CC3"/>
    <w:rsid w:val="00E45983"/>
    <w:rsid w:val="00E5330B"/>
    <w:rsid w:val="00E53C2D"/>
    <w:rsid w:val="00E60C19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46364"/>
    <w:rsid w:val="00F46E60"/>
    <w:rsid w:val="00F6215D"/>
    <w:rsid w:val="00F6469C"/>
    <w:rsid w:val="00F66191"/>
    <w:rsid w:val="00F734CA"/>
    <w:rsid w:val="00F73514"/>
    <w:rsid w:val="00F82537"/>
    <w:rsid w:val="00F83779"/>
    <w:rsid w:val="00F8611A"/>
    <w:rsid w:val="00F87984"/>
    <w:rsid w:val="00FA7E74"/>
    <w:rsid w:val="00FB24CF"/>
    <w:rsid w:val="00FC51B3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DC768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F0B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B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B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B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B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DC768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F0B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B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B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B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B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St-380/2013</izvorni_sadrzaj>
    <derivirana_varijabla naziv="DomainObject.Predmet.OznakaBroj_1">St-380/2013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Branko Kostić</izvorni_sadrzaj>
    <derivirana_varijabla naziv="DomainObject.Predmet.ProtustrankaFormated_1">  Branko Kostić</derivirana_varijabla>
  </DomainObject.Predmet.ProtustrankaFormated>
  <DomainObject.Predmet.ProtustrankaFormatedOIB>
    <izvorni_sadrzaj>  Branko Kostić, OIB 92149830503</izvorni_sadrzaj>
    <derivirana_varijabla naziv="DomainObject.Predmet.ProtustrankaFormatedOIB_1">  Branko Kostić, OIB 92149830503</derivirana_varijabla>
  </DomainObject.Predmet.ProtustrankaFormatedOIB>
  <DomainObject.Predmet.ProtustrankaFormatedWithAdress>
    <izvorni_sadrzaj> Branko Kostić, Miloša Obilića 18a, 32224 Vera</izvorni_sadrzaj>
    <derivirana_varijabla naziv="DomainObject.Predmet.ProtustrankaFormatedWithAdress_1"> Branko Kostić, Miloša Obilića 18a, 32224 Vera</derivirana_varijabla>
  </DomainObject.Predmet.ProtustrankaFormatedWithAdress>
  <DomainObject.Predmet.ProtustrankaFormatedWithAdressOIB>
    <izvorni_sadrzaj> Branko Kostić, OIB 92149830503, Miloša Obilića 18a, 32224 Vera</izvorni_sadrzaj>
    <derivirana_varijabla naziv="DomainObject.Predmet.ProtustrankaFormatedWithAdressOIB_1"> Branko Kostić, OIB 92149830503, Miloša Obilića 18a, 32224 Vera</derivirana_varijabla>
  </DomainObject.Predmet.ProtustrankaFormatedWithAdressOIB>
  <DomainObject.Predmet.ProtustrankaWithAdress>
    <izvorni_sadrzaj>Branko Kostić Miloša Obilića 18a, 32224 Vera</izvorni_sadrzaj>
    <derivirana_varijabla naziv="DomainObject.Predmet.ProtustrankaWithAdress_1">Branko Kostić Miloša Obilića 18a, 32224 Vera</derivirana_varijabla>
  </DomainObject.Predmet.ProtustrankaWithAdress>
  <DomainObject.Predmet.ProtustrankaWithAdressOIB>
    <izvorni_sadrzaj>Branko Kostić, OIB 92149830503, Miloša Obilića 18a, 32224 Vera</izvorni_sadrzaj>
    <derivirana_varijabla naziv="DomainObject.Predmet.ProtustrankaWithAdressOIB_1">Branko Kostić, OIB 92149830503, Miloša Obilića 18a, 32224 Vera</derivirana_varijabla>
  </DomainObject.Predmet.ProtustrankaWithAdressOIB>
  <DomainObject.Predmet.ProtustrankaNazivFormated>
    <izvorni_sadrzaj>Branko Kostić</izvorni_sadrzaj>
    <derivirana_varijabla naziv="DomainObject.Predmet.ProtustrankaNazivFormated_1">Branko Kostić</derivirana_varijabla>
  </DomainObject.Predmet.ProtustrankaNazivFormated>
  <DomainObject.Predmet.ProtustrankaNazivFormatedOIB>
    <izvorni_sadrzaj>Branko Kostić, OIB 92149830503</izvorni_sadrzaj>
    <derivirana_varijabla naziv="DomainObject.Predmet.ProtustrankaNazivFormatedOIB_1">Branko Kostić, OIB 92149830503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., 31000 Osijek</izvorni_sadrzaj>
    <derivirana_varijabla naziv="DomainObject.Predmet.StrankaFormatedWithAdress_1"> FINA Regionalni centar Osijek, ., 31000 Osijek</derivirana_varijabla>
  </DomainObject.Predmet.StrankaFormatedWithAdress>
  <DomainObject.Predmet.StrankaFormatedWithAdressOIB>
    <izvorni_sadrzaj> FINA Regionalni centar Osijek, OIB 85821130368, ., 31000 Osijek</izvorni_sadrzaj>
    <derivirana_varijabla naziv="DomainObject.Predmet.StrankaFormatedWithAdressOIB_1"> FINA Regionalni centar Osijek, OIB 85821130368, ., 31000 Osijek</derivirana_varijabla>
  </DomainObject.Predmet.StrankaFormatedWithAdressOIB>
  <DomainObject.Predmet.StrankaWithAdress>
    <izvorni_sadrzaj>FINA Regionalni centar Osijek .,31000 Osijek</izvorni_sadrzaj>
    <derivirana_varijabla naziv="DomainObject.Predmet.StrankaWithAdress_1">FINA Regionalni centar Osijek .,31000 Osijek</derivirana_varijabla>
  </DomainObject.Predmet.StrankaWithAdress>
  <DomainObject.Predmet.StrankaWithAdressOIB>
    <izvorni_sadrzaj>FINA Regionalni centar Osijek, OIB 85821130368, .,31000 Osijek</izvorni_sadrzaj>
    <derivirana_varijabla naziv="DomainObject.Predmet.StrankaWithAdressOIB_1">FINA Regionalni centar Osijek, OIB 85821130368, .,31000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., 31000 Osijek</item>
    </izvorni_sadrzaj>
    <derivirana_varijabla naziv="DomainObject.Predmet.StrankaListFormatedWithAdress_1">
      <item>FINA Regionalni centar Osijek, ., 31000 Osijek</item>
    </derivirana_varijabla>
  </DomainObject.Predmet.StrankaListFormatedWithAdress>
  <DomainObject.Predmet.StrankaListFormatedWithAdressOIB>
    <izvorni_sadrzaj>
      <item>FINA Regionalni centar Osijek, OIB 85821130368, ., 31000 Osijek</item>
    </izvorni_sadrzaj>
    <derivirana_varijabla naziv="DomainObject.Predmet.StrankaListFormatedWithAdressOIB_1">
      <item>FINA Regionalni centar Osijek, OIB 85821130368, .,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Branko Kostić</item>
    </izvorni_sadrzaj>
    <derivirana_varijabla naziv="DomainObject.Predmet.ProtuStrankaListFormated_1">
      <item>Branko Kostić</item>
    </derivirana_varijabla>
  </DomainObject.Predmet.ProtuStrankaListFormated>
  <DomainObject.Predmet.ProtuStrankaListFormatedOIB>
    <izvorni_sadrzaj>
      <item>Branko Kostić, OIB 92149830503</item>
    </izvorni_sadrzaj>
    <derivirana_varijabla naziv="DomainObject.Predmet.ProtuStrankaListFormatedOIB_1">
      <item>Branko Kostić, OIB 92149830503</item>
    </derivirana_varijabla>
  </DomainObject.Predmet.ProtuStrankaListFormatedOIB>
  <DomainObject.Predmet.ProtuStrankaListFormatedWithAdress>
    <izvorni_sadrzaj>
      <item>Branko Kostić, Miloša Obilića 18a, 32224 Vera</item>
    </izvorni_sadrzaj>
    <derivirana_varijabla naziv="DomainObject.Predmet.ProtuStrankaListFormatedWithAdress_1">
      <item>Branko Kostić, Miloša Obilića 18a, 32224 Vera</item>
    </derivirana_varijabla>
  </DomainObject.Predmet.ProtuStrankaListFormatedWithAdress>
  <DomainObject.Predmet.ProtuStrankaListFormatedWithAdressOIB>
    <izvorni_sadrzaj>
      <item>Branko Kostić, OIB 92149830503, Miloša Obilića 18a, 32224 Vera</item>
    </izvorni_sadrzaj>
    <derivirana_varijabla naziv="DomainObject.Predmet.ProtuStrankaListFormatedWithAdressOIB_1">
      <item>Branko Kostić, OIB 92149830503, Miloša Obilića 18a, 32224 Vera</item>
    </derivirana_varijabla>
  </DomainObject.Predmet.ProtuStrankaListFormatedWithAdressOIB>
  <DomainObject.Predmet.ProtuStrankaListNazivFormated>
    <izvorni_sadrzaj>
      <item>Branko Kostić</item>
    </izvorni_sadrzaj>
    <derivirana_varijabla naziv="DomainObject.Predmet.ProtuStrankaListNazivFormated_1">
      <item>Branko Kostić</item>
    </derivirana_varijabla>
  </DomainObject.Predmet.ProtuStrankaListNazivFormated>
  <DomainObject.Predmet.ProtuStrankaListNazivFormatedOIB>
    <izvorni_sadrzaj>
      <item>Branko Kostić, OIB 92149830503</item>
    </izvorni_sadrzaj>
    <derivirana_varijabla naziv="DomainObject.Predmet.ProtuStrankaListNazivFormatedOIB_1">
      <item>Branko Kostić, OIB 92149830503</item>
    </derivirana_varijabla>
  </DomainObject.Predmet.ProtuStrankaListNazivFormatedOIB>
  <DomainObject.Predmet.OstaliListFormated>
    <izvorni_sadrzaj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Formated_1"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Formated>
  <DomainObject.Predmet.OstaliListFormatedOIB>
    <izvorni_sadrzaj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FormatedOIB_1"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FormatedOIB>
  <DomainObject.Predmet.OstaliListFormatedWithAdress>
    <izvorni_sadrzaj>
      <item>Jozo Pavičić, Sv. Roka 44, 31000 Osijek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FormatedWithAdress_1">
      <item>Jozo Pavičić, Sv. Roka 44, 31000 Osijek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FormatedWithAdress>
  <DomainObject.Predmet.OstaliListFormatedWithAdressOIB>
    <izvorni_sadrzaj>
      <item>Jozo Pavičić, OIB 69969627936, Sv. Roka 44, 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FormatedWithAdressOIB_1">
      <item>Jozo Pavičić, OIB 69969627936, Sv. Roka 44, 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FormatedWithAdressOIB>
  <DomainObject.Predmet.OstaliListNazivFormated>
    <izvorni_sadrzaj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NazivFormated_1"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NazivFormated>
  <DomainObject.Predmet.OstaliListNazivFormatedOIB>
    <izvorni_sadrzaj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NazivFormatedOIB_1"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Branko Kostić</izvorni_sadrzaj>
    <derivirana_varijabla naziv="DomainObject.Predmet.ProtustrankaIDrugi_1">Branko Kostić</derivirana_varijabla>
  </DomainObject.Predmet.ProtustrankaIDrugi>
  <DomainObject.Predmet.StrankaIDrugiAdressOIB>
    <izvorni_sadrzaj>FINA Regionalni centar Osijek, OIB 85821130368, ., 31000 Osijek</izvorni_sadrzaj>
    <derivirana_varijabla naziv="DomainObject.Predmet.StrankaIDrugiAdressOIB_1">FINA Regionalni centar Osijek, OIB 85821130368, ., 31000 Osijek</derivirana_varijabla>
  </DomainObject.Predmet.StrankaIDrugiAdressOIB>
  <DomainObject.Predmet.ProtustrankaIDrugiAdressOIB>
    <izvorni_sadrzaj>Branko Kostić, OIB 92149830503, Miloša Obilića 18a, 32224 Vera</izvorni_sadrzaj>
    <derivirana_varijabla naziv="DomainObject.Predmet.ProtustrankaIDrugiAdressOIB_1">Branko Kostić, OIB 92149830503, Miloša Obilića 18a, 32224 Vera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  <item>Branko Kostić</item>
    </izvorni_sadrzaj>
    <derivirana_varijabla naziv="DomainObject.Predmet.SudioniciListNaziv_1">
      <item>FINA Regionalni centar Osijek</item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  <item>Branko Kostić</item>
    </derivirana_varijabla>
  </DomainObject.Predmet.SudioniciListNaziv>
  <DomainObject.Predmet.SudioniciListAdressOIB>
    <izvorni_sadrzaj>
      <item>FINA Regionalni centar Osijek, OIB 85821130368, .,31000 Osijek</item>
      <item>Jozo Pavičić, OIB 69969627936, Sv. Roka 44,31000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  <item>Branko Kostić, OIB 92149830503, Miloša Obilića 18a,32224 Vera</item>
    </izvorni_sadrzaj>
    <derivirana_varijabla naziv="DomainObject.Predmet.SudioniciListAdressOIB_1">
      <item>FINA Regionalni centar Osijek, OIB 85821130368, .,31000 Osijek</item>
      <item>Jozo Pavičić, OIB 69969627936, Sv. Roka 44,31000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  <item>Branko Kostić, OIB 92149830503, Miloša Obilića 18a,32224 Vera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69969627936</item>
      <item>, OIB null</item>
      <item>, OIB null</item>
      <item>, OIB null</item>
      <item>, OIB null</item>
      <item>, OIB 64546066176</item>
      <item>, OIB 18683136487</item>
      <item>, OIB null</item>
      <item>, OIB 26702280390</item>
      <item>, OIB 92149830503</item>
    </izvorni_sadrzaj>
    <derivirana_varijabla naziv="DomainObject.Predmet.SudioniciListNazivOIB_1">
      <item>, OIB 85821130368</item>
      <item>, OIB 69969627936</item>
      <item>, OIB null</item>
      <item>, OIB null</item>
      <item>, OIB null</item>
      <item>, OIB null</item>
      <item>, OIB 64546066176</item>
      <item>, OIB 18683136487</item>
      <item>, OIB null</item>
      <item>, OIB 26702280390</item>
      <item>, OIB 92149830503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6ABB04-EE69-4CB0-AE34-4806F3FE63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960</properties:Words>
  <properties:Characters>5160</properties:Characters>
  <properties:Lines>151</properties:Lines>
  <properties:Paragraphs>56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6255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2018-02-09T13:11:00Z</dcterms:created>
  <dc:creator>Korisnik</dc:creator>
  <cp:lastModifiedBy>Maja Kocijan</cp:lastModifiedBy>
  <cp:lastPrinted>2018-02-09T13:11:00Z</cp:lastPrinted>
  <dcterms:modified xmlns:xsi="http://www.w3.org/2001/XMLSchema-instance" xsi:type="dcterms:W3CDTF">2018-02-09T13:17:00Z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