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a3cc" w14:paraId="93aa3cc" w:rsidRDefault="00983E5A" w:rsidP="008C610D" w:rsidR="005674B6">
      <w:pPr>
        <w:tabs>
          <w:tab w:pos="8503" w:val="right"/>
        </w:tabs>
        <w15:collapsed w:val="false"/>
        <w:rPr>
          <w:b/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  <w:r w:rsidR="00680DB6"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proofErr w:type="spellStart"/>
      <w:r w:rsidR="00AA1368" w:rsidRPr="00BC6D9E">
        <w:rPr>
          <w:sz w:val="24"/>
          <w:szCs w:val="24"/>
        </w:rPr>
        <w:t>40</w:t>
      </w:r>
      <w:proofErr w:type="spellEnd"/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proofErr w:type="spellStart"/>
      <w:r w:rsidR="00344A41">
        <w:rPr>
          <w:sz w:val="24"/>
          <w:szCs w:val="24"/>
        </w:rPr>
        <w:t>1860</w:t>
      </w:r>
      <w:proofErr w:type="spellEnd"/>
      <w:r w:rsidR="006679A4">
        <w:rPr>
          <w:sz w:val="24"/>
          <w:szCs w:val="24"/>
        </w:rPr>
        <w:t>/</w:t>
      </w:r>
      <w:proofErr w:type="spellStart"/>
      <w:r w:rsidR="006679A4">
        <w:rPr>
          <w:sz w:val="24"/>
          <w:szCs w:val="24"/>
        </w:rPr>
        <w:t>17</w:t>
      </w:r>
      <w:proofErr w:type="spellEnd"/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</w:t>
      </w:r>
      <w:r w:rsidR="00D16AFA" w:rsidRPr="008600EF">
        <w:t>stečajnog postupka nad dužnikom</w:t>
      </w:r>
      <w:r w:rsidR="007B59FE" w:rsidRPr="007B59FE">
        <w:t xml:space="preserve"> </w:t>
      </w:r>
      <w:proofErr w:type="spellStart"/>
      <w:r w:rsidR="00344A41">
        <w:t>ANN</w:t>
      </w:r>
      <w:r w:rsidR="001A6C3D">
        <w:t>O</w:t>
      </w:r>
      <w:proofErr w:type="spellEnd"/>
      <w:r w:rsidR="001A6C3D">
        <w:t xml:space="preserve"> </w:t>
      </w:r>
      <w:proofErr w:type="spellStart"/>
      <w:r w:rsidR="001A6C3D">
        <w:t>DOMINI</w:t>
      </w:r>
      <w:proofErr w:type="spellEnd"/>
      <w:r w:rsidR="001A6C3D">
        <w:t xml:space="preserve"> DIZAJN d.o.o. Zagreb, K</w:t>
      </w:r>
      <w:r w:rsidR="00344A41">
        <w:t xml:space="preserve">rižnog puta </w:t>
      </w:r>
      <w:proofErr w:type="spellStart"/>
      <w:r w:rsidR="00344A41">
        <w:t>103</w:t>
      </w:r>
      <w:proofErr w:type="spellEnd"/>
      <w:r w:rsidR="00344A41">
        <w:t>/1</w:t>
      </w:r>
      <w:r w:rsidR="007B59FE">
        <w:t xml:space="preserve"> (</w:t>
      </w:r>
      <w:proofErr w:type="spellStart"/>
      <w:r w:rsidR="007B59FE">
        <w:t>OIB</w:t>
      </w:r>
      <w:proofErr w:type="spellEnd"/>
      <w:r w:rsidR="007B59FE">
        <w:t xml:space="preserve"> </w:t>
      </w:r>
      <w:proofErr w:type="spellStart"/>
      <w:r w:rsidR="00344A41">
        <w:t>84956815100</w:t>
      </w:r>
      <w:proofErr w:type="spellEnd"/>
      <w:r w:rsidR="007B59FE">
        <w:t>)</w:t>
      </w:r>
      <w:r w:rsidR="007B59FE" w:rsidRPr="009B2967">
        <w:t xml:space="preserve">, dana </w:t>
      </w:r>
      <w:proofErr w:type="spellStart"/>
      <w:r w:rsidR="00B264AA">
        <w:t>2</w:t>
      </w:r>
      <w:r w:rsidR="00344A41">
        <w:t>3</w:t>
      </w:r>
      <w:proofErr w:type="spellEnd"/>
      <w:r w:rsidR="00B264AA">
        <w:t xml:space="preserve">. listopada </w:t>
      </w:r>
      <w:r w:rsidR="007B59FE" w:rsidRPr="009B2967">
        <w:t xml:space="preserve"> </w:t>
      </w:r>
      <w:proofErr w:type="spellStart"/>
      <w:r w:rsidR="007B59FE" w:rsidRPr="009B2967">
        <w:t>201</w:t>
      </w:r>
      <w:r w:rsidR="007B59FE">
        <w:t>7</w:t>
      </w:r>
      <w:proofErr w:type="spellEnd"/>
      <w:r w:rsidR="007B59FE" w:rsidRPr="009B2967">
        <w:t>.</w:t>
      </w:r>
    </w:p>
    <w:p w:rsidRDefault="00344A41" w:rsidP="003D1648" w:rsidR="00344A41" w:rsidRPr="00BE30C7">
      <w:pPr>
        <w:pStyle w:val="Odlomakpopisa"/>
        <w:ind w:firstLine="708" w:left="0"/>
        <w:jc w:val="both"/>
        <w:rPr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B264AA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dužnikom </w:t>
      </w:r>
      <w:r w:rsidR="0081003E">
        <w:rPr>
          <w:sz w:val="24"/>
        </w:rPr>
        <w:t xml:space="preserve"> </w:t>
      </w:r>
      <w:proofErr w:type="spellStart"/>
      <w:r w:rsidR="001A6C3D">
        <w:t>ANNO</w:t>
      </w:r>
      <w:proofErr w:type="spellEnd"/>
      <w:r w:rsidR="001A6C3D">
        <w:t xml:space="preserve"> </w:t>
      </w:r>
      <w:proofErr w:type="spellStart"/>
      <w:r w:rsidR="001A6C3D">
        <w:t>DOMINI</w:t>
      </w:r>
      <w:proofErr w:type="spellEnd"/>
      <w:r w:rsidR="001A6C3D">
        <w:t xml:space="preserve"> DIZAJN d.o.o. Zagreb, Križnog puta </w:t>
      </w:r>
      <w:proofErr w:type="spellStart"/>
      <w:r w:rsidR="001A6C3D">
        <w:t>103</w:t>
      </w:r>
      <w:proofErr w:type="spellEnd"/>
      <w:r w:rsidR="001A6C3D">
        <w:t>/1 (</w:t>
      </w:r>
      <w:proofErr w:type="spellStart"/>
      <w:r w:rsidR="001A6C3D">
        <w:t>OIB</w:t>
      </w:r>
      <w:proofErr w:type="spellEnd"/>
      <w:r w:rsidR="001A6C3D">
        <w:t xml:space="preserve"> </w:t>
      </w:r>
      <w:proofErr w:type="spellStart"/>
      <w:r w:rsidR="001A6C3D">
        <w:t>84956815100</w:t>
      </w:r>
      <w:proofErr w:type="spellEnd"/>
      <w:r w:rsidR="001A6C3D">
        <w:t>)</w:t>
      </w:r>
    </w:p>
    <w:p w:rsidRDefault="001A6C3D" w:rsidP="00C34E8E" w:rsidR="001A6C3D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 xml:space="preserve">nesen temeljem odredbe članka </w:t>
      </w:r>
      <w:proofErr w:type="spellStart"/>
      <w:r w:rsidR="00086CAC">
        <w:rPr>
          <w:sz w:val="24"/>
          <w:szCs w:val="24"/>
        </w:rPr>
        <w:t>110</w:t>
      </w:r>
      <w:proofErr w:type="spellEnd"/>
      <w:r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>
        <w:rPr>
          <w:sz w:val="24"/>
          <w:szCs w:val="24"/>
        </w:rPr>
        <w:t>. 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proofErr w:type="spellStart"/>
      <w:r w:rsidR="001A6C3D">
        <w:rPr>
          <w:sz w:val="24"/>
          <w:szCs w:val="24"/>
        </w:rPr>
        <w:t>12</w:t>
      </w:r>
      <w:proofErr w:type="spellEnd"/>
      <w:r w:rsidR="001A6C3D">
        <w:rPr>
          <w:sz w:val="24"/>
          <w:szCs w:val="24"/>
        </w:rPr>
        <w:t>. listopada</w:t>
      </w:r>
      <w:r w:rsidR="003D72A4">
        <w:rPr>
          <w:sz w:val="24"/>
          <w:szCs w:val="24"/>
        </w:rPr>
        <w:t xml:space="preserve"> </w:t>
      </w:r>
      <w:proofErr w:type="spellStart"/>
      <w:r w:rsidR="003D72A4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 xml:space="preserve">nu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proofErr w:type="spellStart"/>
      <w:r w:rsidR="001A6C3D">
        <w:rPr>
          <w:sz w:val="24"/>
          <w:szCs w:val="24"/>
        </w:rPr>
        <w:t>12</w:t>
      </w:r>
      <w:proofErr w:type="spellEnd"/>
      <w:r w:rsidR="001A6C3D">
        <w:rPr>
          <w:sz w:val="24"/>
          <w:szCs w:val="24"/>
        </w:rPr>
        <w:t>. listopada</w:t>
      </w:r>
      <w:r w:rsidR="004B410E">
        <w:rPr>
          <w:sz w:val="24"/>
          <w:szCs w:val="24"/>
        </w:rPr>
        <w:t xml:space="preserve"> </w:t>
      </w:r>
      <w:proofErr w:type="spellStart"/>
      <w:r w:rsidR="004B410E">
        <w:rPr>
          <w:sz w:val="24"/>
          <w:szCs w:val="24"/>
        </w:rPr>
        <w:t>201</w:t>
      </w:r>
      <w:r w:rsidR="003D72A4">
        <w:rPr>
          <w:sz w:val="24"/>
          <w:szCs w:val="24"/>
        </w:rPr>
        <w:t>7</w:t>
      </w:r>
      <w:proofErr w:type="spellEnd"/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>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 xml:space="preserve">potvrde </w:t>
      </w:r>
      <w:r>
        <w:rPr>
          <w:sz w:val="24"/>
          <w:szCs w:val="24"/>
        </w:rPr>
        <w:t xml:space="preserve">FINA-a od </w:t>
      </w:r>
      <w:proofErr w:type="spellStart"/>
      <w:r w:rsidR="001A6C3D">
        <w:rPr>
          <w:sz w:val="24"/>
          <w:szCs w:val="24"/>
        </w:rPr>
        <w:t>12</w:t>
      </w:r>
      <w:proofErr w:type="spellEnd"/>
      <w:r w:rsidR="001A6C3D">
        <w:rPr>
          <w:sz w:val="24"/>
          <w:szCs w:val="24"/>
        </w:rPr>
        <w:t>. listopada</w:t>
      </w:r>
      <w:r w:rsidR="0051526E">
        <w:rPr>
          <w:sz w:val="24"/>
          <w:szCs w:val="24"/>
        </w:rPr>
        <w:t xml:space="preserve"> </w:t>
      </w:r>
      <w:proofErr w:type="spellStart"/>
      <w:r w:rsidR="0051526E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6701E4">
        <w:rPr>
          <w:sz w:val="24"/>
        </w:rPr>
        <w:t>2</w:t>
      </w:r>
      <w:r w:rsidR="001A6C3D">
        <w:rPr>
          <w:sz w:val="24"/>
        </w:rPr>
        <w:t>3</w:t>
      </w:r>
      <w:proofErr w:type="spellEnd"/>
      <w:r w:rsidR="006701E4">
        <w:rPr>
          <w:sz w:val="24"/>
        </w:rPr>
        <w:t>. listop</w:t>
      </w:r>
      <w:r w:rsidR="008C610D">
        <w:rPr>
          <w:sz w:val="24"/>
        </w:rPr>
        <w:t>a</w:t>
      </w:r>
      <w:r w:rsidR="006701E4">
        <w:rPr>
          <w:sz w:val="24"/>
        </w:rPr>
        <w:t>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proofErr w:type="spellStart"/>
      <w:r w:rsidR="00D16AFA">
        <w:rPr>
          <w:sz w:val="24"/>
        </w:rPr>
        <w:t>201</w:t>
      </w:r>
      <w:r w:rsidR="00FC4923">
        <w:rPr>
          <w:sz w:val="24"/>
        </w:rPr>
        <w:t>7</w:t>
      </w:r>
      <w:proofErr w:type="spellEnd"/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25522F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25522F" w:rsidP="0025522F" w:rsidR="0025522F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5522F" w:rsidP="0025522F" w:rsidR="0025522F">
      <w:pPr>
        <w:ind w:firstLine="720" w:left="4320"/>
        <w:jc w:val="both"/>
      </w:pPr>
      <w:r>
        <w:t xml:space="preserve">              Valentina Delač</w:t>
      </w:r>
    </w:p>
    <w:p w:rsidRDefault="00134CDB" w:rsidP="0025522F" w:rsidR="00C67794" w:rsidRPr="00BE30C7">
      <w:pPr>
        <w:pStyle w:val="Odlomakpopisa"/>
        <w:ind w:left="360"/>
        <w:jc w:val="both"/>
      </w:pPr>
      <w:r>
        <w:t xml:space="preserve"> </w:t>
      </w:r>
    </w:p>
    <w:sectPr w:rsidR="00C67794" w:rsidRPr="00BE30C7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933" w:rsidR="00167933">
      <w:r>
        <w:separator/>
      </w:r>
    </w:p>
  </w:endnote>
  <w:endnote w:id="0" w:type="continuationSeparator">
    <w:p w:rsidRDefault="00167933" w:rsidR="00167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933" w:rsidR="00167933">
      <w:r>
        <w:separator/>
      </w:r>
    </w:p>
  </w:footnote>
  <w:footnote w:id="0" w:type="continuationSeparator">
    <w:p w:rsidRDefault="00167933" w:rsidR="00167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2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proofErr w:type="spellStart"/>
    <w:r>
      <w:rPr>
        <w:sz w:val="24"/>
      </w:rPr>
      <w:t>40.St</w:t>
    </w:r>
    <w:proofErr w:type="spellEnd"/>
    <w:r>
      <w:rPr>
        <w:sz w:val="24"/>
      </w:rPr>
      <w:t>-</w:t>
    </w:r>
    <w:proofErr w:type="spellStart"/>
    <w:r w:rsidR="002203EC">
      <w:rPr>
        <w:sz w:val="24"/>
      </w:rPr>
      <w:t>4777</w:t>
    </w:r>
    <w:proofErr w:type="spellEnd"/>
    <w:r>
      <w:rPr>
        <w:sz w:val="24"/>
      </w:rPr>
      <w:t>/</w:t>
    </w:r>
    <w:proofErr w:type="spellStart"/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6CAC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A6C3D"/>
    <w:rsid w:val="001C5681"/>
    <w:rsid w:val="00212617"/>
    <w:rsid w:val="002203EC"/>
    <w:rsid w:val="00220DAD"/>
    <w:rsid w:val="00234A79"/>
    <w:rsid w:val="0023760C"/>
    <w:rsid w:val="00243B08"/>
    <w:rsid w:val="0025522F"/>
    <w:rsid w:val="00294459"/>
    <w:rsid w:val="002D296B"/>
    <w:rsid w:val="002D5086"/>
    <w:rsid w:val="002F0823"/>
    <w:rsid w:val="002F5E79"/>
    <w:rsid w:val="002F7C80"/>
    <w:rsid w:val="00332D96"/>
    <w:rsid w:val="00344A41"/>
    <w:rsid w:val="00345C71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A25F7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600"/>
    <w:rsid w:val="00664710"/>
    <w:rsid w:val="006679A4"/>
    <w:rsid w:val="006701E4"/>
    <w:rsid w:val="00680DB6"/>
    <w:rsid w:val="00681E60"/>
    <w:rsid w:val="006912BE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E1DC0"/>
    <w:rsid w:val="007F6BA1"/>
    <w:rsid w:val="0081003E"/>
    <w:rsid w:val="008166B4"/>
    <w:rsid w:val="00817164"/>
    <w:rsid w:val="00845591"/>
    <w:rsid w:val="00873F34"/>
    <w:rsid w:val="008907A5"/>
    <w:rsid w:val="00894632"/>
    <w:rsid w:val="008A469F"/>
    <w:rsid w:val="008C610D"/>
    <w:rsid w:val="008C65D5"/>
    <w:rsid w:val="008D48A7"/>
    <w:rsid w:val="008F49AE"/>
    <w:rsid w:val="00900EF3"/>
    <w:rsid w:val="0091572F"/>
    <w:rsid w:val="00920A4C"/>
    <w:rsid w:val="0092593B"/>
    <w:rsid w:val="00956527"/>
    <w:rsid w:val="00966CAC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250CC"/>
    <w:rsid w:val="00B264AA"/>
    <w:rsid w:val="00B3477A"/>
    <w:rsid w:val="00B45A04"/>
    <w:rsid w:val="00B472C7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E30C7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12CF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22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22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St-1860/2017</izvorni_sadrzaj>
    <derivirana_varijabla naziv="DomainObject.Predmet.OznakaBroj_1">St-1860/2017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ANNO DOMINI DIZAJN d.o.o.</izvorni_sadrzaj>
    <derivirana_varijabla naziv="DomainObject.Predmet.ProtustrankaFormated_1">  ANNO DOMINI DIZAJN d.o.o.</derivirana_varijabla>
  </DomainObject.Predmet.ProtustrankaFormated>
  <DomainObject.Predmet.ProtustrankaFormatedOIB>
    <izvorni_sadrzaj>  ANNO DOMINI DIZAJN d.o.o., OIB 84956815100</izvorni_sadrzaj>
    <derivirana_varijabla naziv="DomainObject.Predmet.ProtustrankaFormatedOIB_1">  ANNO DOMINI DIZAJN d.o.o., OIB 84956815100</derivirana_varijabla>
  </DomainObject.Predmet.ProtustrankaFormatedOIB>
  <DomainObject.Predmet.ProtustrankaFormatedWithAdress>
    <izvorni_sadrzaj> ANNO DOMINI DIZAJN d.o.o., Križnog puta 103/1, 10000 Zagreb</izvorni_sadrzaj>
    <derivirana_varijabla naziv="DomainObject.Predmet.ProtustrankaFormatedWithAdress_1"> ANNO DOMINI DIZAJN d.o.o., Križnog puta 103/1, 10000 Zagreb</derivirana_varijabla>
  </DomainObject.Predmet.ProtustrankaFormatedWithAdress>
  <DomainObject.Predmet.ProtustrankaFormatedWithAdressOIB>
    <izvorni_sadrzaj> ANNO DOMINI DIZAJN d.o.o., OIB 84956815100, Križnog puta 103/1, 10000 Zagreb</izvorni_sadrzaj>
    <derivirana_varijabla naziv="DomainObject.Predmet.ProtustrankaFormatedWithAdressOIB_1"> ANNO DOMINI DIZAJN d.o.o., OIB 84956815100, Križnog puta 103/1, 10000 Zagreb</derivirana_varijabla>
  </DomainObject.Predmet.ProtustrankaFormatedWithAdressOIB>
  <DomainObject.Predmet.ProtustrankaWithAdress>
    <izvorni_sadrzaj>ANNO DOMINI DIZAJN d.o.o. Križnog puta 103/1, 10000 Zagreb</izvorni_sadrzaj>
    <derivirana_varijabla naziv="DomainObject.Predmet.ProtustrankaWithAdress_1">ANNO DOMINI DIZAJN d.o.o. Križnog puta 103/1, 10000 Zagreb</derivirana_varijabla>
  </DomainObject.Predmet.ProtustrankaWithAdress>
  <DomainObject.Predmet.ProtustrankaWithAdressOIB>
    <izvorni_sadrzaj>ANNO DOMINI DIZAJN d.o.o., OIB 84956815100, Križnog puta 103/1, 10000 Zagreb</izvorni_sadrzaj>
    <derivirana_varijabla naziv="DomainObject.Predmet.ProtustrankaWithAdressOIB_1">ANNO DOMINI DIZAJN d.o.o., OIB 84956815100, Križnog puta 103/1, 10000 Zagreb</derivirana_varijabla>
  </DomainObject.Predmet.ProtustrankaWithAdressOIB>
  <DomainObject.Predmet.ProtustrankaNazivFormated>
    <izvorni_sadrzaj>ANNO DOMINI DIZAJN d.o.o.</izvorni_sadrzaj>
    <derivirana_varijabla naziv="DomainObject.Predmet.ProtustrankaNazivFormated_1">ANNO DOMINI DIZAJN d.o.o.</derivirana_varijabla>
  </DomainObject.Predmet.ProtustrankaNazivFormated>
  <DomainObject.Predmet.ProtustrankaNazivFormatedOIB>
    <izvorni_sadrzaj>ANNO DOMINI DIZAJN d.o.o., OIB 84956815100</izvorni_sadrzaj>
    <derivirana_varijabla naziv="DomainObject.Predmet.ProtustrankaNazivFormatedOIB_1">ANNO DOMINI DIZAJN d.o.o., OIB 84956815100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ANNO DOMINI DIZAJN d.o.o.</item>
    </izvorni_sadrzaj>
    <derivirana_varijabla naziv="DomainObject.Predmet.ProtuStrankaListFormated_1">
      <item>ANNO DOMINI DIZAJN d.o.o.</item>
    </derivirana_varijabla>
  </DomainObject.Predmet.ProtuStrankaListFormated>
  <DomainObject.Predmet.ProtuStrankaListFormatedOIB>
    <izvorni_sadrzaj>
      <item>ANNO DOMINI DIZAJN d.o.o., OIB 84956815100</item>
    </izvorni_sadrzaj>
    <derivirana_varijabla naziv="DomainObject.Predmet.ProtuStrankaListFormatedOIB_1">
      <item>ANNO DOMINI DIZAJN d.o.o., OIB 84956815100</item>
    </derivirana_varijabla>
  </DomainObject.Predmet.ProtuStrankaListFormatedOIB>
  <DomainObject.Predmet.ProtuStrankaListFormatedWithAdress>
    <izvorni_sadrzaj>
      <item>ANNO DOMINI DIZAJN d.o.o., Križnog puta 103/1, 10000 Zagreb</item>
    </izvorni_sadrzaj>
    <derivirana_varijabla naziv="DomainObject.Predmet.ProtuStrankaListFormatedWithAdress_1">
      <item>ANNO DOMINI DIZAJN d.o.o., Križnog puta 103/1, 10000 Zagreb</item>
    </derivirana_varijabla>
  </DomainObject.Predmet.ProtuStrankaListFormatedWithAdress>
  <DomainObject.Predmet.ProtuStrankaListFormatedWithAdressOIB>
    <izvorni_sadrzaj>
      <item>ANNO DOMINI DIZAJN d.o.o., OIB 84956815100, Križnog puta 103/1, 10000 Zagreb</item>
    </izvorni_sadrzaj>
    <derivirana_varijabla naziv="DomainObject.Predmet.ProtuStrankaListFormatedWithAdressOIB_1">
      <item>ANNO DOMINI DIZAJN d.o.o., OIB 84956815100, Križnog puta 103/1, 10000 Zagreb</item>
    </derivirana_varijabla>
  </DomainObject.Predmet.ProtuStrankaListFormatedWithAdressOIB>
  <DomainObject.Predmet.ProtuStrankaListNazivFormated>
    <izvorni_sadrzaj>
      <item>ANNO DOMINI DIZAJN d.o.o.</item>
    </izvorni_sadrzaj>
    <derivirana_varijabla naziv="DomainObject.Predmet.ProtuStrankaListNazivFormated_1">
      <item>ANNO DOMINI DIZAJN d.o.o.</item>
    </derivirana_varijabla>
  </DomainObject.Predmet.ProtuStrankaListNazivFormated>
  <DomainObject.Predmet.ProtuStrankaListNazivFormatedOIB>
    <izvorni_sadrzaj>
      <item>ANNO DOMINI DIZAJN d.o.o., OIB 84956815100</item>
    </izvorni_sadrzaj>
    <derivirana_varijabla naziv="DomainObject.Predmet.ProtuStrankaListNazivFormatedOIB_1">
      <item>ANNO DOMINI DIZAJN d.o.o., OIB 84956815100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ANNO DOMINI DIZAJN d.o.o.</izvorni_sadrzaj>
    <derivirana_varijabla naziv="DomainObject.Predmet.ProtustrankaIDrugi_1">ANNO DOMINI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ANNO DOMINI DIZAJN d.o.o., OIB 84956815100, Križnog puta 103/1, 10000 Zagreb</izvorni_sadrzaj>
    <derivirana_varijabla naziv="DomainObject.Predmet.ProtustrankaIDrugiAdressOIB_1">ANNO DOMINI DIZAJN d.o.o., OIB 84956815100, Križnog puta 103/1,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ANNO DOMINI DIZAJN d.o.o.</item>
      <item>FINA Regionalni centar Zagreb</item>
    </izvorni_sadrzaj>
    <derivirana_varijabla naziv="DomainObject.Predmet.SudioniciListNaziv_1">
      <item>ANNO DOMINI DIZAJN d.o.o.</item>
      <item>FINA Regionalni centar Zagreb</item>
    </derivirana_varijabla>
  </DomainObject.Predmet.SudioniciListNaziv>
  <DomainObject.Predmet.SudioniciListAdressOIB>
    <izvorni_sadrzaj>
      <item>ANNO DOMINI DIZAJN d.o.o., OIB 84956815100, Križnog puta 103/1,10000 Zagreb</item>
      <item>FINA Regionalni centar Zagreb, OIB 85821130368, Trg svibanjskih žrtava 1995. 1,10000 Zagreb</item>
    </izvorni_sadrzaj>
    <derivirana_varijabla naziv="DomainObject.Predmet.SudioniciListAdressOIB_1">
      <item>ANNO DOMINI DIZAJN d.o.o., OIB 84956815100, Križnog puta 103/1,10000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84956815100</item>
      <item>, OIB 85821130368</item>
    </izvorni_sadrzaj>
    <derivirana_varijabla naziv="DomainObject.Predmet.SudioniciListNazivOIB_1">
      <item>, OIB 84956815100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287</properties:Words>
  <properties:Characters>1488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2017-10-23T08:57:00Z</dcterms:created>
  <dc:creator>Ante</dc:creator>
  <cp:lastModifiedBy>Valentina Delač</cp:lastModifiedBy>
  <cp:lastPrinted>2017-10-23T08:58:00Z</cp:lastPrinted>
  <dcterms:modified xmlns:xsi="http://www.w3.org/2001/XMLSchema-instance" xsi:type="dcterms:W3CDTF">2017-10-23T08:58:00Z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