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f27d10b" w14:paraId="f27d10b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934B5C">
        <w:t>82201514, MBS: 080049819, dana 12</w:t>
      </w:r>
      <w:r>
        <w:t>.</w:t>
      </w:r>
      <w:r w:rsidR="00934B5C">
        <w:t xml:space="preserve"> svibnja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934B5C"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3A11C1">
        <w:t>1</w:t>
      </w:r>
      <w:r w:rsidR="00934B5C">
        <w:t>0</w:t>
      </w:r>
      <w:r w:rsidR="00BA46EE">
        <w:t>0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934B5C">
        <w:rPr>
          <w:b/>
        </w:rPr>
        <w:t>16</w:t>
      </w:r>
      <w:r w:rsidR="00EC3CCE">
        <w:rPr>
          <w:b/>
        </w:rPr>
        <w:t>.</w:t>
      </w:r>
      <w:r w:rsidR="00934B5C">
        <w:rPr>
          <w:b/>
        </w:rPr>
        <w:t xml:space="preserve"> lipnja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934B5C">
        <w:rPr>
          <w:b/>
        </w:rPr>
        <w:t>11,30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A11C1">
        <w:t>1</w:t>
      </w:r>
      <w:r w:rsidR="00934B5C">
        <w:t>2</w:t>
      </w:r>
      <w:r w:rsidR="00F151F1">
        <w:t>.</w:t>
      </w:r>
      <w:r w:rsidR="00934B5C">
        <w:t xml:space="preserve"> svibnja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DF5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DF55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553B" w:rsidP="00E91121" w:rsidR="00DF5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553B" w:rsidP="00E91121" w:rsidR="00DF55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553B" w:rsidP="00E91121" w:rsidR="00DF55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553B" w:rsidP="00E91121" w:rsidR="00DF55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DF553B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355134" w:rsidP="00B81241" w:rsidR="00355134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B81241" w:rsidP="00B81241" w:rsidR="00B81241" w:rsidRPr="008E1A9C">
      <w:pPr>
        <w:jc w:val="both"/>
      </w:pPr>
      <w:r w:rsidRPr="008E1A9C">
        <w:lastRenderedPageBreak/>
        <w:t xml:space="preserve">DNA: </w:t>
      </w:r>
    </w:p>
    <w:p w:rsidRDefault="00B81241" w:rsidP="00B81241" w:rsidR="00B81241" w:rsidRPr="008E1A9C">
      <w:pPr>
        <w:jc w:val="both"/>
      </w:pPr>
      <w:r w:rsidRPr="008E1A9C">
        <w:t>-Stečajni upravitelj Goran Jedličko</w:t>
      </w:r>
    </w:p>
    <w:p w:rsidRDefault="00B81241" w:rsidP="00B81241" w:rsidR="00B81241" w:rsidRPr="008E1A9C">
      <w:pPr>
        <w:jc w:val="both"/>
      </w:pPr>
      <w:r w:rsidRPr="008E1A9C">
        <w:t>-Razlučni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 xml:space="preserve">- e oglasna ploča – </w:t>
      </w:r>
      <w:r w:rsidR="00EC3CCE">
        <w:t>15</w:t>
      </w:r>
      <w:r w:rsidRPr="008E1A9C">
        <w:t xml:space="preserve">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35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12D7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55134"/>
    <w:rsid w:val="00361730"/>
    <w:rsid w:val="00374D53"/>
    <w:rsid w:val="003763AA"/>
    <w:rsid w:val="00380A99"/>
    <w:rsid w:val="00383464"/>
    <w:rsid w:val="003A11C1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30C7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07359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4B5C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DF553B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7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7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7A754-CDAB-4ABD-9EE9-6B15905EE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1167</properties:Words>
  <properties:Characters>6391</properties:Characters>
  <properties:Lines>156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2016-05-12T07:35:00Z</dcterms:created>
  <dc:creator>BISERKA CALIC</dc:creator>
  <cp:lastModifiedBy>Jadranka Zelić</cp:lastModifiedBy>
  <cp:lastPrinted>2016-05-12T07:38:00Z</cp:lastPrinted>
  <dcterms:modified xmlns:xsi="http://www.w3.org/2001/XMLSchema-instance" xsi:type="dcterms:W3CDTF">2016-05-12T07:49:00Z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