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6d23" w14:paraId="7586d23" w:rsidRDefault="00C97508" w:rsidP="00C97508" w:rsidR="00C97508" w:rsidRPr="00303625">
      <w:pPr>
        <w:jc w:val="both"/>
        <w15:collapsed w:val="false"/>
        <w:rPr>
          <w:rFonts w:cs="Arial" w:hAnsi="Arial" w:ascii="Arial"/>
        </w:rPr>
      </w:pPr>
      <w:bookmarkStart w:name="_GoBack" w:id="0"/>
      <w:bookmarkEnd w:id="0"/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97508" w:rsidP="00C97508" w:rsidR="00C97508" w:rsidRPr="00303625">
      <w:pPr>
        <w:jc w:val="both"/>
      </w:pPr>
      <w:r w:rsidRPr="00303625">
        <w:t xml:space="preserve"> REPUBLIKA HRVATSKA</w:t>
      </w:r>
    </w:p>
    <w:p w:rsidRDefault="00C97508" w:rsidP="00C97508" w:rsidR="00C97508" w:rsidRPr="00303625">
      <w:pPr>
        <w:jc w:val="both"/>
      </w:pPr>
      <w:r w:rsidRPr="00303625">
        <w:t>TRGOVAČKI SUD U ZADRU</w:t>
      </w:r>
      <w:r w:rsidR="003A0BC7" w:rsidRPr="00303625">
        <w:tab/>
      </w:r>
      <w:r w:rsidR="003A0BC7" w:rsidRPr="00303625">
        <w:tab/>
      </w:r>
      <w:r w:rsidR="003A0BC7" w:rsidRPr="00303625">
        <w:tab/>
      </w:r>
      <w:r w:rsidR="003A0BC7" w:rsidRPr="00303625">
        <w:tab/>
      </w:r>
      <w:r w:rsidR="003A0BC7" w:rsidRPr="00303625">
        <w:tab/>
      </w:r>
      <w:r w:rsidR="003A0BC7" w:rsidRPr="00303625">
        <w:tab/>
      </w:r>
      <w:r w:rsidR="00C369BD" w:rsidRPr="00303625">
        <w:t>1</w:t>
      </w:r>
      <w:r w:rsidRPr="00303625">
        <w:t xml:space="preserve"> St-</w:t>
      </w:r>
      <w:r w:rsidR="00DC60A2" w:rsidRPr="00303625">
        <w:t>740</w:t>
      </w:r>
      <w:r w:rsidR="00027CF4" w:rsidRPr="00303625">
        <w:t>/</w:t>
      </w:r>
      <w:r w:rsidR="00DC60A2" w:rsidRPr="00303625">
        <w:t>2016-43</w:t>
      </w:r>
      <w:r w:rsidR="00A42511" w:rsidRPr="00303625">
        <w:t xml:space="preserve">   </w:t>
      </w:r>
    </w:p>
    <w:p w:rsidRDefault="00C97508" w:rsidP="00C97508" w:rsidR="00C97508" w:rsidRPr="00303625">
      <w:pPr>
        <w:jc w:val="both"/>
      </w:pPr>
    </w:p>
    <w:p w:rsidRDefault="00C97508" w:rsidP="00C97508" w:rsidR="00C97508" w:rsidRPr="00303625">
      <w:pPr>
        <w:jc w:val="both"/>
      </w:pPr>
    </w:p>
    <w:p w:rsidRDefault="00C97508" w:rsidP="00C97508" w:rsidR="00C97508" w:rsidRPr="00303625">
      <w:pPr>
        <w:jc w:val="center"/>
      </w:pPr>
      <w:r w:rsidRPr="00303625">
        <w:t>R J E Š E N J E</w:t>
      </w:r>
    </w:p>
    <w:p w:rsidRDefault="00C97508" w:rsidP="00303625" w:rsidR="00C97508" w:rsidRPr="00303625"/>
    <w:p w:rsidRDefault="00C97508" w:rsidP="00C97508" w:rsidR="00C97508" w:rsidRPr="00303625">
      <w:pPr>
        <w:tabs>
          <w:tab w:pos="960" w:val="left"/>
        </w:tabs>
        <w:ind w:right="235"/>
        <w:jc w:val="both"/>
      </w:pPr>
      <w:r w:rsidRPr="00303625">
        <w:tab/>
        <w:t xml:space="preserve">Trgovački sud u Zadru, po sucu Ardeni Bajlo, kao stečajnom sucu, u stečajnom postupku nad </w:t>
      </w:r>
      <w:r w:rsidR="00C369BD" w:rsidRPr="00303625">
        <w:t xml:space="preserve">dužnikom </w:t>
      </w:r>
      <w:r w:rsidR="00DC60A2" w:rsidRPr="00303625">
        <w:t>HERES UGLJAN d.o.o., Ugljan, Put Mulina 81, OIB: 29238763987</w:t>
      </w:r>
      <w:r w:rsidR="00364028" w:rsidRPr="00303625">
        <w:t xml:space="preserve">, </w:t>
      </w:r>
      <w:r w:rsidRPr="00303625">
        <w:t xml:space="preserve">dana </w:t>
      </w:r>
      <w:r w:rsidR="00DC60A2" w:rsidRPr="00303625">
        <w:t>29. lipnja</w:t>
      </w:r>
      <w:r w:rsidR="00A42511" w:rsidRPr="00303625">
        <w:t xml:space="preserve"> 2017.</w:t>
      </w:r>
    </w:p>
    <w:p w:rsidRDefault="00C97508" w:rsidP="00C97508" w:rsidR="00C97508" w:rsidRPr="00303625">
      <w:pPr>
        <w:tabs>
          <w:tab w:pos="960" w:val="left"/>
        </w:tabs>
        <w:ind w:right="235"/>
        <w:jc w:val="both"/>
      </w:pPr>
    </w:p>
    <w:p w:rsidRDefault="00C97508" w:rsidP="00C97508" w:rsidR="00C97508" w:rsidRPr="00303625">
      <w:pPr>
        <w:tabs>
          <w:tab w:pos="960" w:val="left"/>
        </w:tabs>
        <w:ind w:right="235"/>
        <w:jc w:val="center"/>
      </w:pPr>
      <w:r w:rsidRPr="00303625">
        <w:t>r i j e š i o    j e</w:t>
      </w:r>
    </w:p>
    <w:p w:rsidRDefault="00C97508" w:rsidP="00303625" w:rsidR="00C97508" w:rsidRPr="00303625">
      <w:pPr>
        <w:tabs>
          <w:tab w:pos="960" w:val="left"/>
        </w:tabs>
        <w:ind w:right="235"/>
      </w:pPr>
    </w:p>
    <w:p w:rsidRDefault="0083435B" w:rsidP="00C369BD" w:rsidR="00C369BD" w:rsidRPr="00303625">
      <w:pPr>
        <w:pStyle w:val="Odlomakpopisa"/>
        <w:numPr>
          <w:ilvl w:val="0"/>
          <w:numId w:val="2"/>
        </w:numPr>
        <w:tabs>
          <w:tab w:pos="960" w:val="left"/>
        </w:tabs>
        <w:ind w:firstLine="960" w:right="235" w:left="0"/>
        <w:jc w:val="both"/>
      </w:pPr>
      <w:r w:rsidRPr="00303625">
        <w:t xml:space="preserve">Nalaže se </w:t>
      </w:r>
      <w:r w:rsidR="00DC60A2" w:rsidRPr="00303625">
        <w:t>Financijskoj agenciji RC Split</w:t>
      </w:r>
      <w:r w:rsidRPr="00303625">
        <w:t xml:space="preserve"> vratiti </w:t>
      </w:r>
      <w:r w:rsidR="00DC60A2" w:rsidRPr="00303625">
        <w:t>uplaćenu jamčevinu od 22. svibnja 2017. uplatiteljici Ivani Miličević, Vir, Virski put 129, OIB:61719710344</w:t>
      </w:r>
      <w:r w:rsidRPr="00303625">
        <w:t xml:space="preserve">, u iznosu od </w:t>
      </w:r>
      <w:r w:rsidR="00DC60A2" w:rsidRPr="00303625">
        <w:t>7.140,00 kuna za ID nadmetanja 2889 i ID nadmetanje 2891.</w:t>
      </w:r>
    </w:p>
    <w:p w:rsidRDefault="00DC60A2" w:rsidP="00DC60A2" w:rsidR="00DC60A2" w:rsidRPr="00303625">
      <w:pPr>
        <w:pStyle w:val="Odlomakpopisa"/>
        <w:tabs>
          <w:tab w:pos="960" w:val="left"/>
        </w:tabs>
        <w:ind w:right="235" w:left="960"/>
        <w:jc w:val="both"/>
      </w:pPr>
    </w:p>
    <w:p w:rsidRDefault="00C369BD" w:rsidP="00C369BD" w:rsidR="00C369BD" w:rsidRPr="00303625">
      <w:pPr>
        <w:tabs>
          <w:tab w:pos="960" w:val="left"/>
        </w:tabs>
        <w:ind w:right="235"/>
        <w:jc w:val="center"/>
      </w:pPr>
      <w:r w:rsidRPr="00303625">
        <w:t xml:space="preserve">O b r a z l o ž e nj e </w:t>
      </w:r>
    </w:p>
    <w:p w:rsidRDefault="00C369BD" w:rsidP="00C369BD" w:rsidR="00C369BD" w:rsidRPr="00303625">
      <w:pPr>
        <w:tabs>
          <w:tab w:pos="960" w:val="left"/>
        </w:tabs>
        <w:ind w:right="235"/>
        <w:jc w:val="center"/>
      </w:pPr>
    </w:p>
    <w:p w:rsidRDefault="00DC60A2" w:rsidP="00C369BD" w:rsidR="00303625" w:rsidRPr="00303625">
      <w:pPr>
        <w:tabs>
          <w:tab w:pos="960" w:val="left"/>
        </w:tabs>
        <w:ind w:right="235"/>
        <w:jc w:val="both"/>
      </w:pPr>
      <w:r w:rsidRPr="00303625">
        <w:tab/>
        <w:t xml:space="preserve">Financijska agencija za 13. lipnja 2017. zaprimila zahtjeve za povrat novčanih sredstava u provedbi ovrhe na nekretninama uplatiteljice Ivane Miličević kojima traži povrat uplaćenih jamčevina iz razloga što je uplata izvršena 22. svibnja 2017., a čiji rok je bio do 15. svibnja 2017.  </w:t>
      </w:r>
      <w:r w:rsidR="00303625" w:rsidRPr="00303625">
        <w:t xml:space="preserve">Pravilnikom o načinu i postupku provedbe prodaje nekretnina i pokretnina u ovršnom postupku (Narodne novine 156/14) i to čl. 13. st. 3. propisano je da će FINA uplatitelju koji traži povrat jamčevine istu vratiti po primitku naloga nadležnog tijela za takvo postupanje, a kako se jamčevine odnose na prodaje nekretnina u stečajnom postupku, nadležno tijelo je upravo stečajni sud. </w:t>
      </w:r>
    </w:p>
    <w:p w:rsidRDefault="00303625" w:rsidP="00C369BD" w:rsidR="00DC60A2" w:rsidRPr="00303625">
      <w:pPr>
        <w:tabs>
          <w:tab w:pos="960" w:val="left"/>
        </w:tabs>
        <w:ind w:right="235"/>
        <w:jc w:val="both"/>
      </w:pPr>
      <w:r w:rsidRPr="00303625">
        <w:tab/>
        <w:t xml:space="preserve">Stoga je odlučeno kao u izreci. </w:t>
      </w:r>
    </w:p>
    <w:p w:rsidRDefault="00DC60A2" w:rsidP="00C369BD" w:rsidR="00DC60A2" w:rsidRPr="00303625">
      <w:pPr>
        <w:tabs>
          <w:tab w:pos="960" w:val="left"/>
        </w:tabs>
        <w:ind w:right="235"/>
        <w:jc w:val="both"/>
      </w:pPr>
      <w:r w:rsidRPr="00303625">
        <w:tab/>
      </w:r>
    </w:p>
    <w:p w:rsidRDefault="00303625" w:rsidP="00303625" w:rsidR="00303625" w:rsidRPr="00303625">
      <w:pPr>
        <w:tabs>
          <w:tab w:pos="960" w:val="left"/>
        </w:tabs>
        <w:ind w:right="235"/>
        <w:jc w:val="both"/>
      </w:pPr>
    </w:p>
    <w:p w:rsidRDefault="00C97508" w:rsidP="00303625" w:rsidR="00C97508" w:rsidRPr="00303625">
      <w:pPr>
        <w:tabs>
          <w:tab w:pos="960" w:val="left"/>
        </w:tabs>
        <w:ind w:right="235"/>
        <w:jc w:val="center"/>
      </w:pPr>
      <w:r w:rsidRPr="00303625">
        <w:t xml:space="preserve">U Zadru, </w:t>
      </w:r>
      <w:r w:rsidR="00DC60A2" w:rsidRPr="00303625">
        <w:t>29. lipnja</w:t>
      </w:r>
      <w:r w:rsidR="00A42511" w:rsidRPr="00303625">
        <w:t xml:space="preserve"> 2017.</w:t>
      </w:r>
    </w:p>
    <w:p w:rsidRDefault="00C97508" w:rsidP="00C97508" w:rsidR="00C97508" w:rsidRPr="00303625">
      <w:pPr>
        <w:tabs>
          <w:tab w:pos="960" w:val="left"/>
        </w:tabs>
        <w:ind w:right="235"/>
        <w:jc w:val="both"/>
      </w:pPr>
      <w:r w:rsidRPr="00303625">
        <w:t xml:space="preserve">        </w:t>
      </w:r>
    </w:p>
    <w:p w:rsidRDefault="00C97508" w:rsidP="00BE0C80" w:rsidR="00C97508" w:rsidRPr="00303625">
      <w:pPr>
        <w:tabs>
          <w:tab w:pos="960" w:val="left"/>
        </w:tabs>
        <w:ind w:right="235"/>
        <w:jc w:val="right"/>
      </w:pPr>
    </w:p>
    <w:p w:rsidRDefault="00994F3B" w:rsidP="00DC60A2" w:rsidR="00994F3B" w:rsidRPr="00303625">
      <w:pPr>
        <w:jc w:val="right"/>
      </w:pPr>
      <w:r w:rsidRPr="00303625">
        <w:t xml:space="preserve">                                           Sutkinja</w:t>
      </w:r>
    </w:p>
    <w:p w:rsidRDefault="00994F3B" w:rsidP="00DC60A2" w:rsidR="00994F3B" w:rsidRPr="00303625">
      <w:pPr>
        <w:jc w:val="right"/>
      </w:pPr>
      <w:r w:rsidRPr="00303625">
        <w:t>Ardena Bajlo</w:t>
      </w:r>
    </w:p>
    <w:p w:rsidRDefault="00BE0C80" w:rsidP="00BE0C80" w:rsidR="00BE0C80" w:rsidRPr="00303625">
      <w:pPr>
        <w:tabs>
          <w:tab w:pos="960" w:val="left"/>
        </w:tabs>
        <w:ind w:right="235"/>
        <w:jc w:val="right"/>
      </w:pPr>
    </w:p>
    <w:p w:rsidRDefault="00C97508" w:rsidP="00C97508" w:rsidR="00C97508" w:rsidRPr="00303625">
      <w:pPr>
        <w:tabs>
          <w:tab w:pos="960" w:val="left"/>
        </w:tabs>
        <w:ind w:right="235"/>
        <w:jc w:val="both"/>
      </w:pPr>
      <w:r w:rsidRPr="00303625">
        <w:t xml:space="preserve"> </w:t>
      </w:r>
    </w:p>
    <w:p w:rsidRDefault="00C369BD" w:rsidP="00C97508" w:rsidR="00C97508" w:rsidRPr="00303625">
      <w:pPr>
        <w:tabs>
          <w:tab w:pos="960" w:val="left"/>
        </w:tabs>
        <w:ind w:right="235"/>
        <w:jc w:val="both"/>
      </w:pPr>
      <w:r w:rsidRPr="00303625">
        <w:t>POUKA O PRAVNOM LIJEKU:</w:t>
      </w:r>
    </w:p>
    <w:p w:rsidRDefault="00303625" w:rsidP="00303625" w:rsidR="00303625" w:rsidRPr="001B4C6B">
      <w:pPr>
        <w:ind w:firstLine="708"/>
        <w:jc w:val="both"/>
      </w:pPr>
      <w:r w:rsidRPr="001B4C6B">
        <w:t xml:space="preserve">Protiv ovog rješenja dopuštena je žalba u roku od 8 dana od dostave istog. Žalba se podnosi u tri istovjetna primjerka, putem ovog suda za Visoki trgovački sud Republike Hrvatske. </w:t>
      </w:r>
    </w:p>
    <w:p w:rsidRDefault="00C97508" w:rsidP="00783F04" w:rsidR="004C5A87" w:rsidRPr="00303625">
      <w:pPr>
        <w:tabs>
          <w:tab w:pos="960" w:val="left"/>
        </w:tabs>
        <w:ind w:right="235"/>
        <w:jc w:val="both"/>
      </w:pPr>
      <w:r w:rsidRPr="00303625">
        <w:tab/>
      </w:r>
      <w:r w:rsidRPr="00303625">
        <w:tab/>
      </w:r>
    </w:p>
    <w:p w:rsidRDefault="00783F04" w:rsidP="00783F04" w:rsidR="00783F04" w:rsidRPr="00303625">
      <w:pPr>
        <w:tabs>
          <w:tab w:pos="960" w:val="left"/>
        </w:tabs>
        <w:ind w:right="235"/>
        <w:jc w:val="both"/>
      </w:pPr>
      <w:r w:rsidRPr="00303625">
        <w:t xml:space="preserve">Dostaviti: </w:t>
      </w:r>
    </w:p>
    <w:p w:rsidRDefault="00DC60A2" w:rsidP="00783F04" w:rsidR="00783F04" w:rsidRPr="00303625">
      <w:pPr>
        <w:numPr>
          <w:ilvl w:val="0"/>
          <w:numId w:val="1"/>
        </w:numPr>
        <w:tabs>
          <w:tab w:pos="960" w:val="left"/>
        </w:tabs>
        <w:ind w:right="235"/>
        <w:jc w:val="both"/>
      </w:pPr>
      <w:r w:rsidRPr="00303625">
        <w:t>FINA RC Split</w:t>
      </w:r>
      <w:r w:rsidR="00027CF4" w:rsidRPr="00303625">
        <w:t>,</w:t>
      </w:r>
    </w:p>
    <w:p w:rsidRDefault="00DC60A2" w:rsidP="00C97508" w:rsidR="00DC60A2" w:rsidRPr="00303625">
      <w:pPr>
        <w:numPr>
          <w:ilvl w:val="0"/>
          <w:numId w:val="1"/>
        </w:numPr>
        <w:tabs>
          <w:tab w:pos="960" w:val="left"/>
        </w:tabs>
        <w:ind w:right="235"/>
        <w:jc w:val="both"/>
      </w:pPr>
      <w:r w:rsidRPr="00303625">
        <w:t>E-oglasna ploča</w:t>
      </w:r>
    </w:p>
    <w:p w:rsidRDefault="00783F04" w:rsidP="00C97508" w:rsidR="00C97508" w:rsidRPr="00303625">
      <w:pPr>
        <w:numPr>
          <w:ilvl w:val="0"/>
          <w:numId w:val="1"/>
        </w:numPr>
        <w:tabs>
          <w:tab w:pos="960" w:val="left"/>
        </w:tabs>
        <w:ind w:right="235"/>
        <w:jc w:val="both"/>
      </w:pPr>
      <w:r w:rsidRPr="00303625">
        <w:t>u spis</w:t>
      </w:r>
    </w:p>
    <w:sectPr w:rsidR="00C97508" w:rsidRPr="0030362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B32ACB"/>
    <w:multiLevelType w:val="hybridMultilevel"/>
    <w:tmpl w:val="9BCEAB7C"/>
    <w:lvl w:tplc="27EABAE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AD46D33"/>
    <w:multiLevelType w:val="hybridMultilevel"/>
    <w:tmpl w:val="1960DF52"/>
    <w:lvl w:tplc="51EA060A" w:ilvl="0">
      <w:start w:val="1"/>
      <w:numFmt w:val="upperRoman"/>
      <w:lvlText w:val="%1."/>
      <w:lvlJc w:val="left"/>
      <w:pPr>
        <w:ind w:hanging="72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40"/>
      </w:pPr>
    </w:lvl>
    <w:lvl w:tentative="true" w:tplc="041A001B" w:ilvl="2">
      <w:start w:val="1"/>
      <w:numFmt w:val="lowerRoman"/>
      <w:lvlText w:val="%3."/>
      <w:lvlJc w:val="right"/>
      <w:pPr>
        <w:ind w:hanging="180" w:left="2760"/>
      </w:pPr>
    </w:lvl>
    <w:lvl w:tentative="true" w:tplc="041A000F" w:ilvl="3">
      <w:start w:val="1"/>
      <w:numFmt w:val="decimal"/>
      <w:lvlText w:val="%4."/>
      <w:lvlJc w:val="left"/>
      <w:pPr>
        <w:ind w:hanging="360" w:left="3480"/>
      </w:pPr>
    </w:lvl>
    <w:lvl w:tentative="true" w:tplc="041A0019" w:ilvl="4">
      <w:start w:val="1"/>
      <w:numFmt w:val="lowerLetter"/>
      <w:lvlText w:val="%5."/>
      <w:lvlJc w:val="left"/>
      <w:pPr>
        <w:ind w:hanging="360" w:left="4200"/>
      </w:pPr>
    </w:lvl>
    <w:lvl w:tentative="true" w:tplc="041A001B" w:ilvl="5">
      <w:start w:val="1"/>
      <w:numFmt w:val="lowerRoman"/>
      <w:lvlText w:val="%6."/>
      <w:lvlJc w:val="right"/>
      <w:pPr>
        <w:ind w:hanging="180" w:left="4920"/>
      </w:pPr>
    </w:lvl>
    <w:lvl w:tentative="true" w:tplc="041A000F" w:ilvl="6">
      <w:start w:val="1"/>
      <w:numFmt w:val="decimal"/>
      <w:lvlText w:val="%7."/>
      <w:lvlJc w:val="left"/>
      <w:pPr>
        <w:ind w:hanging="360" w:left="5640"/>
      </w:pPr>
    </w:lvl>
    <w:lvl w:tentative="true" w:tplc="041A0019" w:ilvl="7">
      <w:start w:val="1"/>
      <w:numFmt w:val="lowerLetter"/>
      <w:lvlText w:val="%8."/>
      <w:lvlJc w:val="left"/>
      <w:pPr>
        <w:ind w:hanging="360" w:left="6360"/>
      </w:pPr>
    </w:lvl>
    <w:lvl w:tentative="true" w:tplc="041A001B" w:ilvl="8">
      <w:start w:val="1"/>
      <w:numFmt w:val="lowerRoman"/>
      <w:lvlText w:val="%9."/>
      <w:lvlJc w:val="right"/>
      <w:pPr>
        <w:ind w:hanging="180" w:left="70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7508"/>
    <w:rsid w:val="00027CF4"/>
    <w:rsid w:val="00130CF3"/>
    <w:rsid w:val="001A0916"/>
    <w:rsid w:val="001C7DF0"/>
    <w:rsid w:val="00285355"/>
    <w:rsid w:val="00303625"/>
    <w:rsid w:val="00364028"/>
    <w:rsid w:val="003A0BC7"/>
    <w:rsid w:val="004C5A87"/>
    <w:rsid w:val="00783F04"/>
    <w:rsid w:val="007F2C4B"/>
    <w:rsid w:val="0083435B"/>
    <w:rsid w:val="0090176A"/>
    <w:rsid w:val="00994F3B"/>
    <w:rsid w:val="00A42511"/>
    <w:rsid w:val="00AF6368"/>
    <w:rsid w:val="00BE0C80"/>
    <w:rsid w:val="00C369BD"/>
    <w:rsid w:val="00C97508"/>
    <w:rsid w:val="00DC60A2"/>
    <w:rsid w:val="00DD1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750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853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853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343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7D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7D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7DF0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7DF0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7DF0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750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853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853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343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7D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7D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7DF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7DF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7DF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St-740/2016</izvorni_sadrzaj>
    <derivirana_varijabla naziv="DomainObject.Predmet.OznakaBroj_1">St-740/2016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HERES UGLJAN društvo s ograničenom odgovornošću za proizvodnju, trgovinu i poslovne usluge</izvorni_sadrzaj>
    <derivirana_varijabla naziv="DomainObject.Predmet.ProtustrankaFormated_1">  HERES UGLJAN društvo s ograničenom odgovornošću za proizvodnju, trgovinu i poslovne usluge</derivirana_varijabla>
  </DomainObject.Predmet.ProtustrankaFormated>
  <DomainObject.Predmet.ProtustrankaFormatedOIB>
    <izvorni_sadrzaj>  HERES UGLJAN društvo s ograničenom odgovornošću za proizvodnju, trgovinu i poslovne usluge, OIB 29238763987</izvorni_sadrzaj>
    <derivirana_varijabla naziv="DomainObject.Predmet.ProtustrankaFormatedOIB_1">  HERES UGLJAN društvo s ograničenom odgovornošću za proizvodnju, trgovinu i poslovne usluge, OIB 29238763987</derivirana_varijabla>
  </DomainObject.Predmet.ProtustrankaFormatedOIB>
  <DomainObject.Predmet.ProtustrankaFormatedWithAdress>
    <izvorni_sadrzaj> HERES UGLJAN društvo s ograničenom odgovornošću za proizvodnju, trgovinu i poslovne usluge, Put Mulina 81, 23273 Ugljan</izvorni_sadrzaj>
    <derivirana_varijabla naziv="DomainObject.Predmet.ProtustrankaFormatedWithAdress_1"> HERES UGLJAN društvo s ograničenom odgovornošću za proizvodnju, trgovinu i poslovne usluge, Put Mulina 81, 23273 Ugljan</derivirana_varijabla>
  </DomainObject.Predmet.ProtustrankaFormatedWithAdress>
  <DomainObject.Predmet.ProtustrankaFormatedWithAdressOIB>
    <izvorni_sadrzaj> HERES UGLJAN društvo s ograničenom odgovornošću za proizvodnju, trgovinu i poslovne usluge, OIB 29238763987, Put Mulina 81, 23273 Ugljan</izvorni_sadrzaj>
    <derivirana_varijabla naziv="DomainObject.Predmet.ProtustrankaFormatedWithAdressOIB_1"> HERES UGLJAN društvo s ograničenom odgovornošću za proizvodnju, trgovinu i poslovne usluge, OIB 29238763987, Put Mulina 81, 23273 Ugljan</derivirana_varijabla>
  </DomainObject.Predmet.ProtustrankaFormatedWithAdressOIB>
  <DomainObject.Predmet.ProtustrankaWithAdress>
    <izvorni_sadrzaj>HERES UGLJAN društvo s ograničenom odgovornošću za proizvodnju, trgovinu i poslovne usluge Put Mulina 81, 23273 Ugljan</izvorni_sadrzaj>
    <derivirana_varijabla naziv="DomainObject.Predmet.ProtustrankaWithAdress_1">HERES UGLJAN društvo s ograničenom odgovornošću za proizvodnju, trgovinu i poslovne usluge Put Mulina 81, 23273 Ugljan</derivirana_varijabla>
  </DomainObject.Predmet.ProtustrankaWithAdress>
  <DomainObject.Predmet.ProtustrankaWithAdressOIB>
    <izvorni_sadrzaj>HERES UGLJAN društvo s ograničenom odgovornošću za proizvodnju, trgovinu i poslovne usluge, OIB 29238763987, Put Mulina 81, 23273 Ugljan</izvorni_sadrzaj>
    <derivirana_varijabla naziv="DomainObject.Predmet.ProtustrankaWithAdressOIB_1">HERES UGLJAN društvo s ograničenom odgovornošću za proizvodnju, trgovinu i poslovne usluge, OIB 29238763987, Put Mulina 81, 23273 Ugljan</derivirana_varijabla>
  </DomainObject.Predmet.ProtustrankaWithAdressOIB>
  <DomainObject.Predmet.ProtustrankaNazivFormated>
    <izvorni_sadrzaj>HERES UGLJAN društvo s ograničenom odgovornošću za proizvodnju, trgovinu i poslovne usluge</izvorni_sadrzaj>
    <derivirana_varijabla naziv="DomainObject.Predmet.ProtustrankaNazivFormated_1">HERES UGLJAN društvo s ograničenom odgovornošću za proizvodnju, trgovinu i poslovne usluge</derivirana_varijabla>
  </DomainObject.Predmet.ProtustrankaNazivFormated>
  <DomainObject.Predmet.ProtustrankaNazivFormatedOIB>
    <izvorni_sadrzaj>HERES UGLJAN društvo s ograničenom odgovornošću za proizvodnju, trgovinu i poslovne usluge, OIB 29238763987</izvorni_sadrzaj>
    <derivirana_varijabla naziv="DomainObject.Predmet.ProtustrankaNazivFormatedOIB_1">HERES UGLJAN društvo s ograničenom odgovornošću za proizvodnju, trgovinu i poslovne usluge, OIB 29238763987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HERES UGLJAN društvo s ograničenom odgovornošću za proizvodnju, trgovinu i poslovne usluge</item>
    </izvorni_sadrzaj>
    <derivirana_varijabla naziv="DomainObject.Predmet.ProtuStrankaListFormated_1">
      <item>HERES UGLJAN društvo s ograničenom odgovornošću za proizvodnju, trgovinu i poslovne usluge</item>
    </derivirana_varijabla>
  </DomainObject.Predmet.ProtuStrankaListFormated>
  <DomainObject.Predmet.ProtuStrankaListFormatedOIB>
    <izvorni_sadrzaj>
      <item>HERES UGLJAN društvo s ograničenom odgovornošću za proizvodnju, trgovinu i poslovne usluge, OIB 29238763987</item>
    </izvorni_sadrzaj>
    <derivirana_varijabla naziv="DomainObject.Predmet.ProtuStrankaListFormatedOIB_1">
      <item>HERES UGLJAN društvo s ograničenom odgovornošću za proizvodnju, trgovinu i poslovne usluge, OIB 29238763987</item>
    </derivirana_varijabla>
  </DomainObject.Predmet.ProtuStrankaListFormatedOIB>
  <DomainObject.Predmet.ProtuStrankaListFormatedWithAdress>
    <izvorni_sadrzaj>
      <item>HERES UGLJAN društvo s ograničenom odgovornošću za proizvodnju, trgovinu i poslovne usluge, Put Mulina 81, 23273 Ugljan</item>
    </izvorni_sadrzaj>
    <derivirana_varijabla naziv="DomainObject.Predmet.ProtuStrankaListFormatedWithAdress_1">
      <item>HERES UGLJAN društvo s ograničenom odgovornošću za proizvodnju, trgovinu i poslovne usluge, Put Mulina 81, 23273 Ugljan</item>
    </derivirana_varijabla>
  </DomainObject.Predmet.ProtuStrankaListFormatedWithAdress>
  <DomainObject.Predmet.ProtuStrankaListFormatedWithAdressOIB>
    <izvorni_sadrzaj>
      <item>HERES UGLJAN društvo s ograničenom odgovornošću za proizvodnju, trgovinu i poslovne usluge, OIB 29238763987, Put Mulina 81, 23273 Ugljan</item>
    </izvorni_sadrzaj>
    <derivirana_varijabla naziv="DomainObject.Predmet.ProtuStrankaListFormatedWithAdressOIB_1">
      <item>HERES UGLJAN društvo s ograničenom odgovornošću za proizvodnju, trgovinu i poslovne usluge, OIB 29238763987, Put Mulina 81, 23273 Ugljan</item>
    </derivirana_varijabla>
  </DomainObject.Predmet.ProtuStrankaListFormatedWithAdressOIB>
  <DomainObject.Predmet.ProtuStrankaListNazivFormated>
    <izvorni_sadrzaj>
      <item>HERES UGLJAN društvo s ograničenom odgovornošću za proizvodnju, trgovinu i poslovne usluge</item>
    </izvorni_sadrzaj>
    <derivirana_varijabla naziv="DomainObject.Predmet.ProtuStrankaListNazivFormated_1">
      <item>HERES UGLJAN društvo s ograničenom odgovornošću za proizvodnju, trgovinu i poslovne usluge</item>
    </derivirana_varijabla>
  </DomainObject.Predmet.ProtuStrankaListNazivFormated>
  <DomainObject.Predmet.ProtuStrankaListNazivFormatedOIB>
    <izvorni_sadrzaj>
      <item>HERES UGLJAN društvo s ograničenom odgovornošću za proizvodnju, trgovinu i poslovne usluge, OIB 29238763987</item>
    </izvorni_sadrzaj>
    <derivirana_varijabla naziv="DomainObject.Predmet.ProtuStrankaListNazivFormatedOIB_1">
      <item>HERES UGLJAN društvo s ograničenom odgovornošću za proizvodnju, trgovinu i poslovne usluge, OIB 29238763987</item>
    </derivirana_varijabla>
  </DomainObject.Predmet.ProtuStrankaListNazivFormatedOIB>
  <DomainObject.Predmet.OstaliListFormated>
    <izvorni_sadrzaj>
      <item>Mario Miličević</item>
    </izvorni_sadrzaj>
    <derivirana_varijabla naziv="DomainObject.Predmet.OstaliListFormated_1">
      <item>Mario Miličević</item>
    </derivirana_varijabla>
  </DomainObject.Predmet.OstaliListFormated>
  <DomainObject.Predmet.OstaliListFormatedOIB>
    <izvorni_sadrzaj>
      <item>Mario Miličević, OIB 76117841651</item>
    </izvorni_sadrzaj>
    <derivirana_varijabla naziv="DomainObject.Predmet.OstaliListFormatedOIB_1">
      <item>Mario Miličević, OIB 76117841651</item>
    </derivirana_varijabla>
  </DomainObject.Predmet.OstaliListFormatedOIB>
  <DomainObject.Predmet.OstaliListFormatedWithAdress>
    <izvorni_sadrzaj>
      <item>Mario Miličević, Ulica Josipa Hatzea 24a, 23000 Zadar</item>
    </izvorni_sadrzaj>
    <derivirana_varijabla naziv="DomainObject.Predmet.OstaliListFormatedWithAdress_1">
      <item>Mario Miličević, Ulica Josipa Hatzea 24a, 23000 Zadar</item>
    </derivirana_varijabla>
  </DomainObject.Predmet.OstaliListFormatedWithAdress>
  <DomainObject.Predmet.OstaliListFormatedWithAdressOIB>
    <izvorni_sadrzaj>
      <item>Mario Miličević, OIB 76117841651, Ulica Josipa Hatzea 24a, 23000 Zadar</item>
    </izvorni_sadrzaj>
    <derivirana_varijabla naziv="DomainObject.Predmet.OstaliListFormatedWithAdressOIB_1">
      <item>Mario Miličević, OIB 76117841651, Ulica Josipa Hatzea 24a, 23000 Zadar</item>
    </derivirana_varijabla>
  </DomainObject.Predmet.OstaliListFormatedWithAdressOIB>
  <DomainObject.Predmet.OstaliListNazivFormated>
    <izvorni_sadrzaj>
      <item>Mario Miličević</item>
    </izvorni_sadrzaj>
    <derivirana_varijabla naziv="DomainObject.Predmet.OstaliListNazivFormated_1">
      <item>Mario Miličević</item>
    </derivirana_varijabla>
  </DomainObject.Predmet.OstaliListNazivFormated>
  <DomainObject.Predmet.OstaliListNazivFormatedOIB>
    <izvorni_sadrzaj>
      <item>Mario Miličević, OIB 76117841651</item>
    </izvorni_sadrzaj>
    <derivirana_varijabla naziv="DomainObject.Predmet.OstaliListNazivFormatedOIB_1">
      <item>Mario Miličević, OIB 76117841651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HERES UGLJAN društvo s ograničenom odgovornošću za proizvodnju, trgovinu i poslovne usluge</izvorni_sadrzaj>
    <derivirana_varijabla naziv="DomainObject.Predmet.ProtustrankaIDrugi_1">HERES UGLJAN društvo s ograničenom odgovornošću za proizvodnju,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HERES UGLJAN društvo s ograničenom odgovornošću za proizvodnju, trgovinu i poslovne usluge, OIB 29238763987, Put Mulina 81, 23273 Ugljan</izvorni_sadrzaj>
    <derivirana_varijabla naziv="DomainObject.Predmet.ProtustrankaIDrugiAdressOIB_1">HERES UGLJAN društvo s ograničenom odgovornošću za proizvodnju, trgovinu i poslovne usluge, OIB 29238763987, Put Mulina 81, 23273 Ugljan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HERES UGLJAN društvo s ograničenom odgovornošću za proizvodnju, trgovinu i poslovne usluge</item>
      <item>Mario Miličević</item>
    </izvorni_sadrzaj>
    <derivirana_varijabla naziv="DomainObject.Predmet.SudioniciListNaziv_1">
      <item>FINA</item>
      <item>HERES UGLJAN društvo s ograničenom odgovornošću za proizvodnju, trgovinu i poslovne usluge</item>
      <item>Mario Miličević</item>
    </derivirana_varijabla>
  </DomainObject.Predmet.SudioniciListNaziv>
  <DomainObject.Predmet.SudioniciListAdressOIB>
    <izvorni_sadrzaj>
      <item>FINA, OIB 85821130368</item>
      <item>HERES UGLJAN društvo s ograničenom odgovornošću za proizvodnju, trgovinu i poslovne usluge, OIB 29238763987, Put Mulina 81,23273 Ugljan</item>
      <item>Mario Miličević, OIB 76117841651, Ulica Josipa Hatzea 24a,23000 Zadar</item>
    </izvorni_sadrzaj>
    <derivirana_varijabla naziv="DomainObject.Predmet.SudioniciListAdressOIB_1">
      <item>FINA, OIB 85821130368</item>
      <item>HERES UGLJAN društvo s ograničenom odgovornošću za proizvodnju, trgovinu i poslovne usluge, OIB 29238763987, Put Mulina 81,23273 Ugljan</item>
      <item>Mario Miličević, OIB 76117841651, Ulica Josipa Hatzea 24a,23000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29238763987</item>
      <item>, OIB 76117841651</item>
    </izvorni_sadrzaj>
    <derivirana_varijabla naziv="DomainObject.Predmet.SudioniciListNazivOIB_1">
      <item>, OIB 85821130368</item>
      <item>, OIB 29238763987</item>
      <item>, OIB 76117841651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261</properties:Words>
  <properties:Characters>1272</properties:Characters>
  <properties:Lines>50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2017-06-28T12:51:00Z</dcterms:created>
  <dc:creator>Korisnik</dc:creator>
  <cp:lastModifiedBy>Martina Kalmeta</cp:lastModifiedBy>
  <cp:lastPrinted>2017-02-28T13:08:00Z</cp:lastPrinted>
  <dcterms:modified xmlns:xsi="http://www.w3.org/2001/XMLSchema-instance" xsi:type="dcterms:W3CDTF">2017-06-29T09:29:00Z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