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03a8" w14:paraId="94f03a8" w:rsidRDefault="005A5608" w:rsidP="005A5608" w:rsidR="005A5608">
      <w:pPr>
        <w15:collapsed w:val="false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TRGOVAČKI SUD U BJELOVARU</w:t>
      </w:r>
    </w:p>
    <w:p w:rsidRDefault="005A5608" w:rsidP="005A5608" w:rsidR="005A5608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Šet.dr.I.Lebovića 42</w:t>
      </w:r>
    </w:p>
    <w:p w:rsidRDefault="005A5608" w:rsidP="005A5608" w:rsidR="005A5608">
      <w:pPr>
        <w:rPr>
          <w:rFonts w:cs="Arial" w:hAnsi="Arial" w:ascii="Arial"/>
          <w:lang w:val="hr-HR"/>
        </w:rPr>
      </w:pPr>
    </w:p>
    <w:p w:rsidRDefault="005A5608" w:rsidP="005A5608" w:rsidR="005A5608">
      <w:pPr>
        <w:rPr>
          <w:rFonts w:cs="Arial" w:hAnsi="Arial" w:ascii="Arial"/>
          <w:lang w:val="hr-HR"/>
        </w:rPr>
      </w:pPr>
    </w:p>
    <w:p w:rsidRDefault="005A5608" w:rsidP="005A5608" w:rsidR="005A5608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proofErr w:type="spellStart"/>
      <w:r>
        <w:rPr>
          <w:rFonts w:cs="Arial" w:hAnsi="Arial" w:ascii="Arial"/>
          <w:lang w:val="hr-HR"/>
        </w:rPr>
        <w:t>Posl</w:t>
      </w:r>
      <w:proofErr w:type="spellEnd"/>
      <w:r>
        <w:rPr>
          <w:rFonts w:cs="Arial" w:hAnsi="Arial" w:ascii="Arial"/>
          <w:lang w:val="hr-HR"/>
        </w:rPr>
        <w:t>. br. 7 St-303/2015.</w:t>
      </w:r>
    </w:p>
    <w:p w:rsidRDefault="005A5608" w:rsidP="005A5608" w:rsidR="005A5608">
      <w:pPr>
        <w:rPr>
          <w:rFonts w:cs="Arial" w:hAnsi="Arial" w:ascii="Arial"/>
          <w:lang w:val="hr-HR"/>
        </w:rPr>
      </w:pPr>
    </w:p>
    <w:p w:rsidRDefault="005A5608" w:rsidP="005A5608" w:rsidR="005A5608">
      <w:pPr>
        <w:rPr>
          <w:rFonts w:cs="Arial" w:hAnsi="Arial" w:ascii="Arial"/>
          <w:lang w:val="hr-HR"/>
        </w:rPr>
      </w:pPr>
    </w:p>
    <w:p w:rsidRDefault="005A5608" w:rsidP="005A5608" w:rsidR="005A5608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Predlagatelj:FINA, RC Zagreb, Podružnica Bjelovar</w:t>
      </w:r>
    </w:p>
    <w:p w:rsidRDefault="005A5608" w:rsidP="005A5608" w:rsidR="005A5608">
      <w:pPr>
        <w:ind w:left="2160"/>
        <w:rPr>
          <w:rFonts w:cs="Arial" w:hAnsi="Arial" w:ascii="Arial"/>
          <w:lang w:val="hr-HR"/>
        </w:rPr>
      </w:pPr>
    </w:p>
    <w:p w:rsidRDefault="005A5608" w:rsidP="005A5608" w:rsidR="005A5608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Dužnik:JAKŠINIĆ d.o.o. za poljoprivrednu proizvodnju, promet i usluge iz Bjelovara, Velike </w:t>
      </w:r>
      <w:proofErr w:type="spellStart"/>
      <w:r>
        <w:rPr>
          <w:rFonts w:cs="Arial" w:hAnsi="Arial" w:ascii="Arial"/>
          <w:lang w:val="hr-HR"/>
        </w:rPr>
        <w:t>Sredice</w:t>
      </w:r>
      <w:proofErr w:type="spellEnd"/>
      <w:r>
        <w:rPr>
          <w:rFonts w:cs="Arial" w:hAnsi="Arial" w:ascii="Arial"/>
          <w:lang w:val="hr-HR"/>
        </w:rPr>
        <w:t xml:space="preserve"> 4. 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</w:p>
    <w:p w:rsidRDefault="005A5608" w:rsidP="005A5608" w:rsidR="005A5608">
      <w:pPr>
        <w:rPr>
          <w:rFonts w:cs="Arial" w:hAnsi="Arial" w:ascii="Arial"/>
          <w:lang w:val="hr-HR"/>
        </w:rPr>
      </w:pPr>
    </w:p>
    <w:p w:rsidRDefault="005A5608" w:rsidP="005A5608" w:rsidR="005A5608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Radi: stečajnog postupka</w:t>
      </w:r>
      <w:bookmarkStart w:name="_GoBack" w:id="0"/>
      <w:bookmarkEnd w:id="0"/>
    </w:p>
    <w:p w:rsidRDefault="005A5608" w:rsidP="005A5608" w:rsidR="005A5608">
      <w:pPr>
        <w:rPr>
          <w:rFonts w:cs="Arial" w:hAnsi="Arial" w:ascii="Arial"/>
          <w:lang w:val="hr-HR"/>
        </w:rPr>
      </w:pPr>
    </w:p>
    <w:p w:rsidRDefault="005A5608" w:rsidP="005A5608" w:rsidR="005A5608">
      <w:pPr>
        <w:pStyle w:val="Naslov1"/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5A5608" w:rsidP="005A5608" w:rsidR="005A5608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na raspravu</w:t>
      </w:r>
    </w:p>
    <w:p w:rsidRDefault="005A5608" w:rsidP="005A5608" w:rsidR="005A5608">
      <w:pPr>
        <w:jc w:val="center"/>
        <w:rPr>
          <w:rFonts w:cs="Arial" w:hAnsi="Arial" w:ascii="Arial"/>
          <w:b/>
          <w:lang w:val="hr-HR"/>
        </w:rPr>
      </w:pPr>
    </w:p>
    <w:p w:rsidRDefault="005A5608" w:rsidP="005A5608" w:rsidR="005A5608">
      <w:pPr>
        <w:pBdr>
          <w:bottom w:space="1" w:sz="12" w:color="auto" w:val="single"/>
        </w:pBd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FINA, RC Zagreb, Podružnica Bjelovar</w:t>
      </w:r>
    </w:p>
    <w:p w:rsidRDefault="005A5608" w:rsidP="005A5608" w:rsidR="005A5608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  <w:t>(predlagatelj)</w:t>
      </w:r>
    </w:p>
    <w:p w:rsidRDefault="005A5608" w:rsidP="005A5608" w:rsidR="005A5608">
      <w:pPr>
        <w:jc w:val="center"/>
        <w:rPr>
          <w:rFonts w:cs="Arial" w:hAnsi="Arial" w:ascii="Arial"/>
          <w:lang w:val="hr-HR"/>
        </w:rPr>
      </w:pPr>
    </w:p>
    <w:p w:rsidRDefault="005A5608" w:rsidP="005A5608" w:rsidR="005A5608">
      <w:pPr>
        <w:pBdr>
          <w:bottom w:space="1" w:sz="12" w:color="auto" w:val="single"/>
        </w:pBd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Frana Supila 4.</w:t>
      </w:r>
    </w:p>
    <w:p w:rsidRDefault="005A5608" w:rsidP="005A5608" w:rsidR="005A5608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(adresa)</w:t>
      </w:r>
    </w:p>
    <w:p w:rsidRDefault="005A5608" w:rsidP="005A5608" w:rsidR="005A5608">
      <w:pPr>
        <w:rPr>
          <w:rFonts w:cs="Arial" w:hAnsi="Arial" w:ascii="Arial"/>
          <w:lang w:val="hr-HR"/>
        </w:rPr>
      </w:pPr>
    </w:p>
    <w:p w:rsidRDefault="005A5608" w:rsidP="005A5608" w:rsidR="005A5608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ročište radi izjašnjenja o prijedlogu za otvaranje stečajnog postupka u ovom predmetu na dan</w:t>
      </w:r>
    </w:p>
    <w:p w:rsidRDefault="005A5608" w:rsidP="005A5608" w:rsidR="005A5608">
      <w:pPr>
        <w:jc w:val="both"/>
        <w:rPr>
          <w:rFonts w:cs="Arial" w:hAnsi="Arial" w:ascii="Arial"/>
          <w:lang w:val="hr-HR"/>
        </w:rPr>
      </w:pPr>
    </w:p>
    <w:p w:rsidRDefault="005A5608" w:rsidP="005A5608" w:rsidR="005A5608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01. veljače 2017. godine u 13,30 sati,</w:t>
      </w:r>
    </w:p>
    <w:p w:rsidRDefault="005A5608" w:rsidP="005A5608" w:rsidR="005A5608">
      <w:pPr>
        <w:jc w:val="center"/>
        <w:rPr>
          <w:rFonts w:cs="Arial" w:hAnsi="Arial" w:ascii="Arial"/>
          <w:b/>
          <w:lang w:val="hr-HR"/>
        </w:rPr>
      </w:pPr>
    </w:p>
    <w:p w:rsidRDefault="005A5608" w:rsidP="005A5608" w:rsidR="005A5608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5A5608" w:rsidP="005A5608" w:rsidR="005A5608">
      <w:pPr>
        <w:jc w:val="both"/>
        <w:rPr>
          <w:rFonts w:cs="Arial" w:hAnsi="Arial" w:ascii="Arial"/>
        </w:rPr>
      </w:pPr>
    </w:p>
    <w:p w:rsidRDefault="005A5608" w:rsidP="005A5608" w:rsidR="005A5608">
      <w:pPr>
        <w:jc w:val="both"/>
        <w:rPr>
          <w:rFonts w:cs="Arial" w:hAnsi="Arial" w:ascii="Arial"/>
          <w:lang w:val="hr-HR"/>
        </w:rPr>
      </w:pPr>
    </w:p>
    <w:p w:rsidRDefault="005A5608" w:rsidP="005A5608" w:rsidR="005A5608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  <w:t>U Bjelovaru, 19. siječnja 2017. godine</w:t>
      </w:r>
    </w:p>
    <w:p w:rsidRDefault="005A5608" w:rsidP="005A5608" w:rsidR="005A5608">
      <w:pPr>
        <w:jc w:val="both"/>
        <w:rPr>
          <w:rFonts w:cs="Arial" w:hAnsi="Arial" w:ascii="Arial"/>
          <w:lang w:val="hr-HR"/>
        </w:rPr>
      </w:pPr>
    </w:p>
    <w:p w:rsidRDefault="005A5608" w:rsidP="005A5608" w:rsidR="005A5608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 STEČAJNI SUDAC</w:t>
      </w:r>
    </w:p>
    <w:p w:rsidRDefault="005A5608" w:rsidP="005A5608" w:rsidR="005A5608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TOMISLAV MRAZOVIĆ</w:t>
      </w:r>
    </w:p>
    <w:p w:rsidRDefault="005A5608" w:rsidP="005A5608" w:rsidR="005A5608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Za točnost </w:t>
      </w:r>
      <w:proofErr w:type="spellStart"/>
      <w:r>
        <w:rPr>
          <w:rFonts w:cs="Arial" w:hAnsi="Arial" w:ascii="Arial"/>
          <w:lang w:val="hr-HR"/>
        </w:rPr>
        <w:t>otpravka</w:t>
      </w:r>
      <w:proofErr w:type="spellEnd"/>
      <w:r>
        <w:rPr>
          <w:rFonts w:cs="Arial" w:hAnsi="Arial" w:ascii="Arial"/>
          <w:lang w:val="hr-HR"/>
        </w:rPr>
        <w:t>-</w:t>
      </w:r>
    </w:p>
    <w:p w:rsidRDefault="005A5608" w:rsidP="005A5608" w:rsidR="005A5608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ovlašteni službenik</w:t>
      </w:r>
    </w:p>
    <w:p w:rsidRDefault="005A5608" w:rsidP="005A5608" w:rsidR="005A5608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                                                   Jasmina </w:t>
      </w:r>
      <w:proofErr w:type="spellStart"/>
      <w:r>
        <w:rPr>
          <w:rFonts w:cs="Arial" w:hAnsi="Arial" w:ascii="Arial"/>
          <w:lang w:val="hr-HR"/>
        </w:rPr>
        <w:t>Tubić</w:t>
      </w:r>
      <w:proofErr w:type="spellEnd"/>
    </w:p>
    <w:p w:rsidRDefault="005A5608" w:rsidP="005A5608" w:rsidR="005A5608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5A5608" w:rsidP="005A5608" w:rsidR="005A5608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Rj</w:t>
      </w:r>
      <w:proofErr w:type="spellEnd"/>
      <w:r>
        <w:rPr>
          <w:rFonts w:cs="Arial" w:hAnsi="Arial" w:ascii="Arial"/>
          <w:lang w:val="hr-HR"/>
        </w:rPr>
        <w:t>.</w:t>
      </w:r>
    </w:p>
    <w:p w:rsidRDefault="005A5608" w:rsidP="005A5608" w:rsidR="005A5608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Dna:predlagatelju putem pošte i e-oglasnom pločom </w:t>
      </w:r>
    </w:p>
    <w:p w:rsidRDefault="005A5608" w:rsidP="005A5608" w:rsidR="005A5608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Kal.roč</w:t>
      </w:r>
      <w:proofErr w:type="spellEnd"/>
      <w:r>
        <w:rPr>
          <w:rFonts w:cs="Arial" w:hAnsi="Arial" w:ascii="Arial"/>
          <w:lang w:val="hr-HR"/>
        </w:rPr>
        <w:t>.</w:t>
      </w:r>
    </w:p>
    <w:p w:rsidRDefault="005A5608" w:rsidP="005A5608" w:rsidR="005A5608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U Bj.19.01.2017.g.</w:t>
      </w:r>
    </w:p>
    <w:p w:rsidRDefault="005A5608" w:rsidP="005A5608" w:rsidR="005A5608">
      <w:pPr>
        <w:jc w:val="both"/>
        <w:rPr>
          <w:lang w:val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08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A5608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A5608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275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Bjelovar</izvorni_sadrzaj>
    <derivirana_varijabla naziv="DomainObject.UcesnikSudskeRadnje.Adresa.Naselje_1">Bjelovar</derivirana_varijabla>
  </DomainObject.UcesnikSudskeRadnje.Adresa.Naselje>
  <DomainObject.UcesnikSudskeRadnje.Adresa.PostBroj>
    <izvorni_sadrzaj>43000</izvorni_sadrzaj>
    <derivirana_varijabla naziv="DomainObject.UcesnikSudskeRadnje.Adresa.PostBroj_1">43000</derivirana_varijabla>
  </DomainObject.UcesnikSudskeRadnje.Adresa.PostBroj>
  <DomainObject.UcesnikSudskeRadnje.Adresa.UlicaIKBR>
    <izvorni_sadrzaj>F. Supila 4</izvorni_sadrzaj>
    <derivirana_varijabla naziv="DomainObject.UcesnikSudskeRadnje.Adresa.UlicaIKBR_1">F. Supila 4</derivirana_varijabla>
  </DomainObject.UcesnikSudskeRadnje.Adresa.UlicaIKBR>
  <DomainObject.UcesnikSudskeRadnje.Naziv>
    <izvorni_sadrzaj>FINA, RC ZAGREB, Podružnica Bjelovar</izvorni_sadrzaj>
    <derivirana_varijabla naziv="DomainObject.UcesnikSudskeRadnje.Naziv_1">FINA, RC ZAGREB, Podružnica Bjelovar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1. veljače 2017.</izvorni_sadrzaj>
    <derivirana_varijabla naziv="DomainObject.UcesnikSudskeRadnje.SudskaRadnja.PlaniraniZavrsetakDatum_1">1. veljače 2017.</derivirana_varijabla>
  </DomainObject.UcesnikSudskeRadnje.SudskaRadnja.PlaniraniZavrsetakDatum>
  <DomainObject.UcesnikSudskeRadnje.SudskaRadnja.PlaniraniPocetakDatum>
    <izvorni_sadrzaj>1. veljače 2017.</izvorni_sadrzaj>
    <derivirana_varijabla naziv="DomainObject.UcesnikSudskeRadnje.SudskaRadnja.PlaniraniPocetakDatum_1">1.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13:30</izvorni_sadrzaj>
    <derivirana_varijabla naziv="DomainObject.UcesnikSudskeRadnje.SudskaRadnja.PlaniraniPocetakVrijeme_1">13:30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JAKŠINIĆ društvo s ograničenom odgovornošću za poljoprivrednu proizvodnju, promet i usluge, Bjelovar zastupanog po punomoćniku DRAŽEN JAKŠINIĆ; ODVJETNIK ZLATKO GREGURIĆ</izvorni_sadrzaj>
    <derivirana_varijabla naziv="DomainObject.Predmet.ProtustrankaFormated_1">  JAKŠINIĆ društvo s ograničenom odgovornošću za poljoprivrednu proizvodnju, promet i usluge, Bjelovar zastupanog po punomoćniku DRAŽEN JAKŠINIĆ; ODVJETNIK ZLATKO GREGURIĆ</derivirana_varijabla>
  </DomainObject.Predmet.ProtustrankaFormated>
  <DomainObject.Predmet.ProtustrankaFormatedOIB>
    <izvorni_sadrzaj>  JAKŠINIĆ društvo s ograničenom odgovornošću za poljoprivrednu proizvodnju, promet i usluge, Bjelovar, OIB 35811060541 zastupanog po punomoćniku DRAŽEN JAKŠINIĆ; ODVJETNIK ZLATKO GREGURIĆ</izvorni_sadrzaj>
    <derivirana_varijabla naziv="DomainObject.Predmet.ProtustrankaFormatedOIB_1">  JAKŠINIĆ društvo s ograničenom odgovornošću za poljoprivrednu proizvodnju, promet i usluge, Bjelovar, OIB 35811060541 zastupanog po punomoćniku DRAŽEN JAKŠINIĆ; ODVJETNIK ZLATKO GREGURIĆ</derivirana_varijabla>
  </DomainObject.Predmet.ProtustrankaFormatedOIB>
  <DomainObject.Predmet.ProtustrankaFormatedWithAdress>
    <izvorni_sadrzaj> JAKŠINIĆ društvo s ograničenom odgovornošću za poljoprivrednu proizvodnju, promet i usluge, Bjelovar, Velike Sredice 4, 43000 Bjelovar zastupanog po punomoćniku DRAŽEN JAKŠINIĆ; ODVJETNIK ZLATKO GREGURIĆ</izvorni_sadrzaj>
    <derivirana_varijabla naziv="DomainObject.Predmet.ProtustrankaFormatedWithAdress_1"> JAKŠINIĆ društvo s ograničenom odgovornošću za poljoprivrednu proizvodnju, promet i usluge, Bjelovar, Velike Sredice 4, 43000 Bjelovar zastupanog po punomoćniku DRAŽEN JAKŠINIĆ; ODVJETNIK ZLATKO GREGURIĆ</derivirana_varijabla>
  </DomainObject.Predmet.ProtustrankaFormatedWithAdress>
  <DomainObject.Predmet.ProtustrankaFormatedWithAdressOIB>
    <izvorni_sadrzaj> JAKŠINIĆ društvo s ograničenom odgovornošću za poljoprivrednu proizvodnju, promet i usluge, Bjelovar, OIB 35811060541, Velike Sredice 4, 43000 Bjelovar zastupanog po punomoćniku DRAŽEN JAKŠINIĆ; ODVJETNIK ZLATKO GREGURIĆ</izvorni_sadrzaj>
    <derivirana_varijabla naziv="DomainObject.Predmet.ProtustrankaFormatedWithAdressOIB_1"> JAKŠINIĆ društvo s ograničenom odgovornošću za poljoprivrednu proizvodnju, promet i usluge, Bjelovar, OIB 35811060541, Velike Sredice 4, 43000 Bjelovar zastupanog po punomoćniku DRAŽEN JAKŠINIĆ; ODVJETNIK ZLATKO GREGURIĆ</derivirana_varijabla>
  </DomainObject.Predmet.ProtustrankaFormatedWithAdressOIB>
  <DomainObject.Predmet.ProtustrankaWithAdress>
    <izvorni_sadrzaj>JAKŠINIĆ društvo s ograničenom odgovornošću za poljoprivrednu proizvodnju, promet i usluge, Bjelovar Velike Sredice 4, 43000 Bjelovar</izvorni_sadrzaj>
    <derivirana_varijabla naziv="DomainObject.Predmet.ProtustrankaWithAdress_1">JAKŠINIĆ društvo s ograničenom odgovornošću za poljoprivrednu proizvodnju, promet i usluge, Bjelovar Velike Sredice 4, 43000 Bjelovar</derivirana_varijabla>
  </DomainObject.Predmet.ProtustrankaWithAdress>
  <DomainObject.Predmet.ProtustrankaWithAdressOIB>
    <izvorni_sadrzaj>JAKŠINIĆ društvo s ograničenom odgovornošću za poljoprivrednu proizvodnju, promet i usluge, Bjelovar, OIB 35811060541, Velike Sredice 4, 43000 Bjelovar</izvorni_sadrzaj>
    <derivirana_varijabla naziv="DomainObject.Predmet.ProtustrankaWithAdressOIB_1">JAKŠINIĆ društvo s ograničenom odgovornošću za poljoprivrednu proizvodnju, promet i usluge, Bjelovar, OIB 35811060541, Velike Sredice 4, 43000 Bjelovar</derivirana_varijabla>
  </DomainObject.Predmet.ProtustrankaWithAdressOIB>
  <DomainObject.Predmet.ProtustrankaNazivFormated>
    <izvorni_sadrzaj>JAKŠINIĆ društvo s ograničenom odgovornošću za poljoprivrednu proizvodnju, promet i usluge, Bjelovar</izvorni_sadrzaj>
    <derivirana_varijabla naziv="DomainObject.Predmet.ProtustrankaNazivFormated_1">JAKŠINIĆ društvo s ograničenom odgovornošću za poljoprivrednu proizvodnju, promet i usluge, Bjelovar</derivirana_varijabla>
  </DomainObject.Predmet.ProtustrankaNazivFormated>
  <DomainObject.Predmet.ProtustrankaNazivFormatedOIB>
    <izvorni_sadrzaj>JAKŠINIĆ društvo s ograničenom odgovornošću za poljoprivrednu proizvodnju, promet i usluge, Bjelovar, OIB 35811060541</izvorni_sadrzaj>
    <derivirana_varijabla naziv="DomainObject.Predmet.ProtustrankaNazivFormatedOIB_1">JAKŠINIĆ društvo s ograničenom odgovornošću za poljoprivrednu proizvodnju, promet i usluge, Bjelovar, OIB 35811060541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JAKŠINIĆ društvo s ograničenom odgovornošću za poljoprivrednu proizvodnju, promet i usluge, Bjelovar zastupanog po punomoćniku DRAŽEN JAKŠINIĆ; ODVJETNIK ZLATKO GREGURIĆ</item>
    </izvorni_sadrzaj>
    <derivirana_varijabla naziv="DomainObject.Predmet.ProtuStrankaListFormated_1">
      <item>JAKŠINIĆ društvo s ograničenom odgovornošću za poljoprivrednu proizvodnju, promet i usluge, Bjelovar zastupanog po punomoćniku DRAŽEN JAKŠINIĆ; ODVJETNIK ZLATKO GREGURIĆ</item>
    </derivirana_varijabla>
  </DomainObject.Predmet.ProtuStrankaListFormated>
  <DomainObject.Predmet.ProtuStrankaListFormatedOIB>
    <izvorni_sadrzaj>
      <item>JAKŠINIĆ društvo s ograničenom odgovornošću za poljoprivrednu proizvodnju, promet i usluge, Bjelovar, OIB 35811060541 zastupanog po punomoćniku DRAŽEN JAKŠINIĆ; ODVJETNIK ZLATKO GREGURIĆ</item>
    </izvorni_sadrzaj>
    <derivirana_varijabla naziv="DomainObject.Predmet.ProtuStrankaListFormatedOIB_1">
      <item>JAKŠINIĆ društvo s ograničenom odgovornošću za poljoprivrednu proizvodnju, promet i usluge, Bjelovar, OIB 35811060541 zastupanog po punomoćniku DRAŽEN JAKŠINIĆ; ODVJETNIK ZLATKO GREGURIĆ</item>
    </derivirana_varijabla>
  </DomainObject.Predmet.ProtuStrankaListFormatedOIB>
  <DomainObject.Predmet.ProtuStrankaListFormatedWithAdress>
    <izvorni_sadrzaj>
      <item>JAKŠINIĆ društvo s ograničenom odgovornošću za poljoprivrednu proizvodnju, promet i usluge, Bjelovar, Velike Sredice 4, 43000 Bjelovar zastupanog po punomoćniku DRAŽEN JAKŠINIĆ; ODVJETNIK ZLATKO GREGURIĆ</item>
    </izvorni_sadrzaj>
    <derivirana_varijabla naziv="DomainObject.Predmet.ProtuStrankaListFormatedWithAdress_1">
      <item>JAKŠINIĆ društvo s ograničenom odgovornošću za poljoprivrednu proizvodnju, promet i usluge, Bjelovar, Velike Sredice 4, 43000 Bjelovar zastupanog po punomoćniku DRAŽEN JAKŠINIĆ; ODVJETNIK ZLATKO GREGURIĆ</item>
    </derivirana_varijabla>
  </DomainObject.Predmet.ProtuStrankaListFormatedWithAdress>
  <DomainObject.Predmet.ProtuStrankaListFormatedWithAdressOIB>
    <izvorni_sadrzaj>
      <item>JAKŠINIĆ društvo s ograničenom odgovornošću za poljoprivrednu proizvodnju, promet i usluge, Bjelovar, OIB 35811060541, Velike Sredice 4, 43000 Bjelovar zastupanog po punomoćniku DRAŽEN JAKŠINIĆ; ODVJETNIK ZLATKO GREGURIĆ</item>
    </izvorni_sadrzaj>
    <derivirana_varijabla naziv="DomainObject.Predmet.ProtuStrankaListFormatedWithAdressOIB_1">
      <item>JAKŠINIĆ društvo s ograničenom odgovornošću za poljoprivrednu proizvodnju, promet i usluge, Bjelovar, OIB 35811060541, Velike Sredice 4, 43000 Bjelovar zastupanog po punomoćniku DRAŽEN JAKŠINIĆ; ODVJETNIK ZLATKO GREGURIĆ</item>
    </derivirana_varijabla>
  </DomainObject.Predmet.ProtuStrankaListFormatedWithAdressOIB>
  <DomainObject.Predmet.ProtuStrankaListNazivFormated>
    <izvorni_sadrzaj>
      <item>JAKŠINIĆ društvo s ograničenom odgovornošću za poljoprivrednu proizvodnju, promet i usluge, Bjelovar</item>
    </izvorni_sadrzaj>
    <derivirana_varijabla naziv="DomainObject.Predmet.ProtuStrankaListNazivFormated_1">
      <item>JAKŠINIĆ društvo s ograničenom odgovornošću za poljoprivrednu proizvodnju, promet i usluge, Bjelovar</item>
    </derivirana_varijabla>
  </DomainObject.Predmet.ProtuStrankaListNazivFormated>
  <DomainObject.Predmet.ProtuStrankaListNazivFormatedOIB>
    <izvorni_sadrzaj>
      <item>JAKŠINIĆ društvo s ograničenom odgovornošću za poljoprivrednu proizvodnju, promet i usluge, Bjelovar, OIB 35811060541</item>
    </izvorni_sadrzaj>
    <derivirana_varijabla naziv="DomainObject.Predmet.ProtuStrankaListNazivFormatedOIB_1">
      <item>JAKŠINIĆ društvo s ograničenom odgovornošću za poljoprivrednu proizvodnju, promet i usluge, Bjelovar, OIB 35811060541</item>
    </derivirana_varijabla>
  </DomainObject.Predmet.ProtuStrankaListNazivFormatedOIB>
  <DomainObject.Predmet.OstaliListFormated>
    <izvorni_sadrzaj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</izvorni_sadrzaj>
    <derivirana_varijabla naziv="DomainObject.Predmet.OstaliListFormated_1"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</derivirana_varijabla>
  </DomainObject.Predmet.OstaliListFormated>
  <DomainObject.Predmet.OstaliListFormatedOIB>
    <izvorni_sadrzaj>
      <item>DRAŽEN JAKŠINIĆ, OIB 84005356486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</izvorni_sadrzaj>
    <derivirana_varijabla naziv="DomainObject.Predmet.OstaliListFormatedOIB_1">
      <item>DRAŽEN JAKŠINIĆ, OIB 84005356486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</derivirana_varijabla>
  </DomainObject.Predmet.OstaliListFormatedOIB>
  <DomainObject.Predmet.OstaliListFormatedWithAdress>
    <izvorni_sadrzaj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</izvorni_sadrzaj>
    <derivirana_varijabla naziv="DomainObject.Predmet.OstaliListFormatedWithAdress_1"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</derivirana_varijabla>
  </DomainObject.Predmet.OstaliListFormatedWithAdress>
  <DomainObject.Predmet.OstaliListFormatedWithAdressOIB>
    <izvorni_sadrzaj>
      <item>DRAŽEN JAKŠINIĆ, OIB 84005356486,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</izvorni_sadrzaj>
    <derivirana_varijabla naziv="DomainObject.Predmet.OstaliListFormatedWithAdressOIB_1">
      <item>DRAŽEN JAKŠINIĆ, OIB 84005356486,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</derivirana_varijabla>
  </DomainObject.Predmet.OstaliListFormatedWithAdressOIB>
  <DomainObject.Predmet.OstaliListNazivFormated>
    <izvorni_sadrzaj>
      <item>DRAŽEN JAKŠINIĆ</item>
      <item>ODVJETNIK ZLATKO GREGURIĆ</item>
    </izvorni_sadrzaj>
    <derivirana_varijabla naziv="DomainObject.Predmet.OstaliListNazivFormated_1">
      <item>DRAŽEN JAKŠINIĆ</item>
      <item>ODVJETNIK ZLATKO GREGURIĆ</item>
    </derivirana_varijabla>
  </DomainObject.Predmet.OstaliListNazivFormated>
  <DomainObject.Predmet.OstaliListNazivFormatedOIB>
    <izvorni_sadrzaj>
      <item>DRAŽEN JAKŠINIĆ, OIB 84005356486</item>
      <item>ODVJETNIK ZLATKO GREGURIĆ</item>
    </izvorni_sadrzaj>
    <derivirana_varijabla naziv="DomainObject.Predmet.OstaliListNazivFormatedOIB_1">
      <item>DRAŽEN JAKŠINIĆ, OIB 84005356486</item>
      <item>ODVJETNIK ZLATKO GREGURIĆ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JAKŠINIĆ društvo s ograničenom odgovornošću za poljoprivrednu proizvodnju, promet i usluge, Bjelovar</izvorni_sadrzaj>
    <derivirana_varijabla naziv="DomainObject.Predmet.ProtustrankaIDrugi_1">JAKŠINIĆ društvo s ograničenom odgovornošću za poljoprivrednu proizvodnju, promet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JAKŠINIĆ društvo s ograničenom odgovornošću za poljoprivrednu proizvodnju, promet i usluge, Bjelovar, OIB 35811060541, Velike Sredice 4, 43000 Bjelovar</izvorni_sadrzaj>
    <derivirana_varijabla naziv="DomainObject.Predmet.ProtustrankaIDrugiAdressOIB_1">JAKŠINIĆ društvo s ograničenom odgovornošću za poljoprivrednu proizvodnju, promet i usluge, Bjelovar, OIB 35811060541,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JAKŠINIĆ društvo s ograničenom odgovornošću za poljoprivrednu proizvodnju, promet i usluge, Bjelovar</item>
      <item>DRAŽEN JAKŠINIĆ</item>
      <item>ODVJETNIK ZLATKO GREGURIĆ</item>
    </izvorni_sadrzaj>
    <derivirana_varijabla naziv="DomainObject.Predmet.SudioniciListNaziv_1">
      <item>FINA, RC ZAGREB, Podružnica Bjelovar</item>
      <item>JAKŠINIĆ društvo s ograničenom odgovornošću za poljoprivrednu proizvodnju, promet i usluge, Bjelovar</item>
      <item>DRAŽEN JAKŠINIĆ</item>
      <item>ODVJETNIK ZLATKO GREGURIĆ</item>
    </derivirana_varijabla>
  </DomainObject.Predmet.SudioniciListNaziv>
  <DomainObject.Predmet.SudioniciListAdressOIB>
    <izvorni_sadrzaj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Mihanovićeva 15/b.,43000 Bjelovar</item>
    </izvorni_sadrzaj>
    <derivirana_varijabla naziv="DomainObject.Predmet.SudioniciListAdressOIB_1"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Mihanovićeva 15/b.,43000 Bjelovar</item>
    </derivirana_varijabla>
  </DomainObject.Predmet.SudioniciListAdressOIB>
  <DomainObject.UcesnikSudskeRadnje.NazivFormated>
    <izvorni_sadrzaj>FINA, RC ZAGREB, Podružnica Bjelovar, OIB 85821130368, F. Supila 4,43000 Bjelovar</izvorni_sadrzaj>
    <derivirana_varijabla naziv="DomainObject.UcesnikSudskeRadnje.NazivFormated_1">FINA, RC ZAGREB, Podružnica Bjelovar, OIB 85821130368, F. Supila 4,43000 Bjelovar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62ECB7-0C87-4384-A1ED-DDBEE1A094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116</properties:Words>
  <properties:Characters>691</properties:Characters>
  <properties:Lines>48</properties:Lines>
  <properties:Paragraphs>25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2017-01-19T09:40:00Z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FINA, RC ZAGREB, Podružnica Bjelovar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