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7a98" w14:paraId="5207a98" w:rsidRDefault="00C15073" w:rsidP="00C15073" w:rsidR="00C15073" w:rsidRPr="00BD4EE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5073" w:rsidP="00C15073" w:rsidR="00C15073" w:rsidRPr="00BD4EE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BD4EED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C15073" w:rsidP="00C15073" w:rsidR="00C1507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D4EED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C15073" w:rsidP="00C15073" w:rsidR="00C1507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15073" w:rsidP="00C15073" w:rsidR="00C15073" w:rsidRPr="00BD4EED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C15073" w:rsidP="00C15073" w:rsidR="00C1507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15073" w:rsidP="00C15073" w:rsidR="00C15073" w:rsidRPr="005D578C">
      <w:pPr>
        <w:jc w:val="center"/>
        <w:rPr>
          <w:rFonts w:cs="Times New Roman" w:eastAsia="Times New Roman"/>
          <w:szCs w:val="24"/>
        </w:rPr>
      </w:pPr>
    </w:p>
    <w:p w:rsidRDefault="00C15073" w:rsidP="00C15073" w:rsidR="00C150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15073" w:rsidP="00C15073" w:rsidR="00C15073" w:rsidRPr="005D578C">
      <w:pPr>
        <w:rPr>
          <w:rFonts w:cs="Times New Roman" w:eastAsia="Times New Roman"/>
          <w:szCs w:val="24"/>
        </w:rPr>
      </w:pPr>
    </w:p>
    <w:p w:rsidRDefault="00C15073" w:rsidP="00C15073" w:rsidR="00C1507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BD4EED" w:rsidRPr="001274D9">
        <w:rPr>
          <w:iCs/>
        </w:rPr>
        <w:t>na temelju prijedloga sudske savjetnice Mihaele Kaligari,</w:t>
      </w:r>
      <w:r w:rsidR="00BD4EED">
        <w:rPr>
          <w:iCs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K. i C. j. d. o. o. Kaštelir, Poslovna zona Labinci 1, OIB 57438655831, MBS 040305686,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D4EED">
        <w:rPr>
          <w:rFonts w:cs="Times New Roman" w:eastAsia="Times New Roman"/>
          <w:szCs w:val="24"/>
        </w:rPr>
        <w:t>5. travnja</w:t>
      </w:r>
      <w:r>
        <w:rPr>
          <w:rFonts w:cs="Times New Roman" w:eastAsia="Times New Roman"/>
          <w:szCs w:val="24"/>
        </w:rPr>
        <w:t xml:space="preserve"> 2016.</w:t>
      </w:r>
    </w:p>
    <w:p w:rsidRDefault="00C15073" w:rsidP="00C15073" w:rsidR="00C15073" w:rsidRPr="005D578C">
      <w:pPr>
        <w:rPr>
          <w:rFonts w:cs="Times New Roman" w:eastAsia="Times New Roman"/>
          <w:szCs w:val="24"/>
        </w:rPr>
      </w:pPr>
    </w:p>
    <w:p w:rsidRDefault="00C15073" w:rsidP="00C15073" w:rsidR="00C150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15073" w:rsidP="00C15073" w:rsidR="00C15073" w:rsidRPr="005D578C">
      <w:pPr>
        <w:rPr>
          <w:rFonts w:cs="Times New Roman" w:eastAsia="Times New Roman"/>
          <w:szCs w:val="24"/>
        </w:rPr>
      </w:pPr>
    </w:p>
    <w:p w:rsidRDefault="00C15073" w:rsidP="00C15073" w:rsidR="00C1507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K. i C. j. d. o. o. Kaštelir, Poslovna zona Labinci 1,</w:t>
      </w:r>
      <w:r w:rsidR="00BD4EED">
        <w:rPr>
          <w:rFonts w:cs="Times New Roman" w:eastAsia="Times New Roman"/>
          <w:szCs w:val="24"/>
        </w:rPr>
        <w:t xml:space="preserve"> OIB 57438655831, MBS 040305686</w:t>
      </w:r>
      <w:r>
        <w:rPr>
          <w:rFonts w:cs="Times New Roman" w:eastAsia="Times New Roman"/>
          <w:szCs w:val="24"/>
        </w:rPr>
        <w:t>.</w:t>
      </w:r>
    </w:p>
    <w:p w:rsidRDefault="00C15073" w:rsidP="00C15073" w:rsidR="00C15073" w:rsidRPr="005D578C">
      <w:pPr>
        <w:rPr>
          <w:rFonts w:cs="Times New Roman" w:eastAsia="Times New Roman"/>
          <w:szCs w:val="24"/>
        </w:rPr>
      </w:pPr>
    </w:p>
    <w:p w:rsidRDefault="00C15073" w:rsidP="00C15073" w:rsidR="00C1507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C15073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C15073" w:rsidP="00C15073" w:rsidR="00C15073">
      <w:pPr>
        <w:rPr>
          <w:rFonts w:cs="Times New Roman" w:eastAsia="Times New Roman"/>
          <w:szCs w:val="20"/>
        </w:rPr>
      </w:pPr>
    </w:p>
    <w:p w:rsidRDefault="00C15073" w:rsidP="00C15073" w:rsidR="00C1507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K. i C. j. d. o. o. Kaštelir, Poslovna zona Labinci 1, OIB 57438655831, MBS 040305686.</w:t>
      </w:r>
    </w:p>
    <w:p w:rsidRDefault="00C15073" w:rsidP="00C15073" w:rsidR="00C15073">
      <w:pPr>
        <w:ind w:firstLine="709"/>
        <w:rPr>
          <w:rFonts w:cs="Times New Roman" w:eastAsia="Times New Roman"/>
          <w:szCs w:val="24"/>
        </w:rPr>
      </w:pPr>
    </w:p>
    <w:p w:rsidRDefault="00C15073" w:rsidP="00C15073" w:rsidR="00C1507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K. i C. j. d. o. o. Kaštelir, Poslovna zona Labinci 1, OIB 57438655831, MBS 040305686.</w:t>
      </w:r>
    </w:p>
    <w:p w:rsidRDefault="00C15073" w:rsidP="00C15073" w:rsidR="00C15073" w:rsidRPr="005D578C">
      <w:pPr>
        <w:rPr>
          <w:rFonts w:cs="Times New Roman" w:eastAsia="Times New Roman"/>
          <w:szCs w:val="24"/>
        </w:rPr>
      </w:pPr>
    </w:p>
    <w:p w:rsidRDefault="00C15073" w:rsidP="00C15073" w:rsidR="00C15073">
      <w:pPr>
        <w:jc w:val="center"/>
        <w:rPr>
          <w:rFonts w:eastAsiaTheme="minorHAnsi"/>
          <w:lang w:eastAsia="en-US"/>
        </w:rPr>
      </w:pPr>
    </w:p>
    <w:p w:rsidRDefault="00C15073" w:rsidP="00C15073" w:rsidR="00C1507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15073" w:rsidP="00C15073" w:rsidR="00C15073">
      <w:pPr>
        <w:ind w:firstLine="708"/>
        <w:rPr>
          <w:rFonts w:cs="Times New Roman" w:eastAsia="Times New Roman"/>
          <w:szCs w:val="24"/>
        </w:rPr>
      </w:pPr>
    </w:p>
    <w:p w:rsidRDefault="00C15073" w:rsidP="00C15073" w:rsidR="00C1507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K. i C. j. d. o. o. Kaštelir.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St-1082/2015-3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15073" w:rsidP="00C15073" w:rsidR="00C1507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15073" w:rsidP="00C15073" w:rsidR="00C15073" w:rsidRPr="005D578C">
      <w:pPr>
        <w:rPr>
          <w:rFonts w:cs="Times New Roman" w:eastAsia="Times New Roman"/>
          <w:szCs w:val="24"/>
        </w:rPr>
      </w:pPr>
    </w:p>
    <w:p w:rsidRDefault="00C15073" w:rsidP="00C15073" w:rsidR="00C150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D4EED">
        <w:rPr>
          <w:rFonts w:cs="Times New Roman" w:eastAsia="Times New Roman"/>
          <w:szCs w:val="24"/>
        </w:rPr>
        <w:t>5.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15073" w:rsidP="00C15073" w:rsidR="00C15073">
      <w:pPr>
        <w:rPr>
          <w:rFonts w:cs="Times New Roman" w:eastAsia="Times New Roman"/>
          <w:szCs w:val="24"/>
        </w:rPr>
      </w:pPr>
    </w:p>
    <w:p w:rsidRDefault="00C15073" w:rsidP="00C15073" w:rsidR="00C1507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15073" w:rsidP="00C15073" w:rsidR="00C1507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7F2D81">
        <w:rPr>
          <w:rFonts w:cs="Times New Roman" w:eastAsia="Times New Roman"/>
          <w:szCs w:val="24"/>
        </w:rPr>
        <w:t>, v. r.</w:t>
      </w:r>
    </w:p>
    <w:p w:rsidRDefault="00C15073" w:rsidP="00C15073" w:rsidR="00C15073">
      <w:pPr>
        <w:jc w:val="left"/>
        <w:rPr>
          <w:rFonts w:cs="Times New Roman" w:eastAsia="Times New Roman"/>
          <w:szCs w:val="24"/>
        </w:rPr>
      </w:pPr>
    </w:p>
    <w:p w:rsidRDefault="00C15073" w:rsidP="00C15073" w:rsidR="00C15073" w:rsidRPr="005D578C">
      <w:pPr>
        <w:jc w:val="left"/>
        <w:rPr>
          <w:rFonts w:cs="Times New Roman" w:eastAsia="Times New Roman"/>
          <w:szCs w:val="24"/>
        </w:rPr>
      </w:pPr>
    </w:p>
    <w:p w:rsidRDefault="00BD4EED" w:rsidP="00BD4EED" w:rsidR="00BD4EED" w:rsidRPr="00056726">
      <w:pPr>
        <w:jc w:val="left"/>
        <w:rPr>
          <w:iCs/>
        </w:rPr>
      </w:pPr>
      <w:r w:rsidRPr="00056726">
        <w:rPr>
          <w:iCs/>
        </w:rPr>
        <w:t>UPUTA O PRAVNOM LIJEKU</w:t>
      </w:r>
    </w:p>
    <w:p w:rsidRDefault="00BD4EED" w:rsidP="00BD4EED" w:rsidR="00BD4EED" w:rsidRPr="00056726">
      <w:pPr>
        <w:ind w:firstLine="708"/>
        <w:rPr>
          <w:iCs/>
        </w:rPr>
      </w:pPr>
      <w:r w:rsidRPr="00056726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BD4EED" w:rsidP="00BD4EED" w:rsidR="00BD4EED" w:rsidRPr="00056726">
      <w:pPr>
        <w:rPr>
          <w:iCs/>
        </w:rPr>
      </w:pPr>
      <w:r w:rsidRPr="00056726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C15073" w:rsidP="00C15073" w:rsidR="00C15073">
      <w:pPr>
        <w:rPr>
          <w:rFonts w:cs="Times New Roman" w:eastAsia="Times New Roman"/>
          <w:szCs w:val="24"/>
        </w:rPr>
      </w:pPr>
    </w:p>
    <w:p w:rsidRDefault="00C15073" w:rsidP="00C15073" w:rsidR="00C15073" w:rsidRPr="005D578C">
      <w:pPr>
        <w:rPr>
          <w:rFonts w:cs="Times New Roman" w:eastAsia="Times New Roman"/>
          <w:szCs w:val="24"/>
        </w:rPr>
      </w:pPr>
    </w:p>
    <w:p w:rsidRDefault="00C15073" w:rsidP="00C15073" w:rsidR="00C1507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15073" w:rsidP="00C15073" w:rsidR="00C150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15073" w:rsidP="00C15073" w:rsidR="00C150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K. i C. j. d. o. o. Kaštelir, Poslovna zona Labinci 1, </w:t>
      </w:r>
    </w:p>
    <w:p w:rsidRDefault="00C15073" w:rsidP="00C15073" w:rsidR="00C150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Krunoslav Car, Crikvenica, Julija Klovića 33, </w:t>
      </w:r>
    </w:p>
    <w:p w:rsidRDefault="00C15073" w:rsidP="00C15073" w:rsidR="00C1507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C15073" w:rsidP="00C15073" w:rsidR="00C150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15073" w:rsidP="00C15073" w:rsidR="00C1507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C15073" w:rsidP="00C15073" w:rsidR="00C1507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15073" w:rsidP="00C15073" w:rsidR="00C150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15073" w:rsidP="00C15073" w:rsidR="00C150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C15073" w:rsidP="00C15073" w:rsidR="00C15073"/>
    <w:p w:rsidRDefault="004F5027" w:rsidR="004F5027"/>
    <w:sectPr w:rsidSect="0026233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073" w:rsidP="00C15073" w:rsidR="00C15073">
      <w:r>
        <w:separator/>
      </w:r>
    </w:p>
  </w:endnote>
  <w:endnote w:id="0" w:type="continuationSeparator">
    <w:p w:rsidRDefault="00C15073" w:rsidP="00C15073" w:rsidR="00C1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073" w:rsidP="00C15073" w:rsidR="00C15073">
      <w:r>
        <w:separator/>
      </w:r>
    </w:p>
  </w:footnote>
  <w:footnote w:id="0" w:type="continuationSeparator">
    <w:p w:rsidRDefault="00C15073" w:rsidP="00C15073" w:rsidR="00C1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073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F2D8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St-1082/2015-5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073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St-1082/2015-5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54AE"/>
    <w:rsid w:val="00396292"/>
    <w:rsid w:val="004F5027"/>
    <w:rsid w:val="007F2D81"/>
    <w:rsid w:val="00A054AE"/>
    <w:rsid w:val="00BD4EED"/>
    <w:rsid w:val="00C1507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507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507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1507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0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07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50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507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D8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2D8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2D8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2D8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507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507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1507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0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07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50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507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D8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2D8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2D8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2D8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St-1082/2015</izvorni_sadrzaj>
    <derivirana_varijabla naziv="DomainObject.Predmet.OznakaBroj_1">St-1082/2015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 i C. j.d.o.o. KAŠTELIR</izvorni_sadrzaj>
    <derivirana_varijabla naziv="DomainObject.Predmet.ProtustrankaFormated_1">  K. i C. j.d.o.o. KAŠTELIR</derivirana_varijabla>
  </DomainObject.Predmet.ProtustrankaFormated>
  <DomainObject.Predmet.ProtustrankaFormatedOIB>
    <izvorni_sadrzaj>  K. i C. j.d.o.o. KAŠTELIR, OIB 57438655831</izvorni_sadrzaj>
    <derivirana_varijabla naziv="DomainObject.Predmet.ProtustrankaFormatedOIB_1">  K. i C. j.d.o.o. KAŠTELIR, OIB 57438655831</derivirana_varijabla>
  </DomainObject.Predmet.ProtustrankaFormatedOIB>
  <DomainObject.Predmet.ProtustrankaFormatedWithAdress>
    <izvorni_sadrzaj> K. i C. j.d.o.o. KAŠTELIR, Poslovna zona Labinci 1, 52464 Kaštelir</izvorni_sadrzaj>
    <derivirana_varijabla naziv="DomainObject.Predmet.ProtustrankaFormatedWithAdress_1"> K. i C. j.d.o.o. KAŠTELIR, Poslovna zona Labinci 1, 52464 Kaštelir</derivirana_varijabla>
  </DomainObject.Predmet.ProtustrankaFormatedWithAdress>
  <DomainObject.Predmet.ProtustrankaFormatedWithAdressOIB>
    <izvorni_sadrzaj> K. i C. j.d.o.o. KAŠTELIR, OIB 57438655831, Poslovna zona Labinci 1, 52464 Kaštelir</izvorni_sadrzaj>
    <derivirana_varijabla naziv="DomainObject.Predmet.ProtustrankaFormatedWithAdressOIB_1"> K. i C. j.d.o.o. KAŠTELIR, OIB 57438655831, Poslovna zona Labinci 1, 52464 Kaštelir</derivirana_varijabla>
  </DomainObject.Predmet.ProtustrankaFormatedWithAdressOIB>
  <DomainObject.Predmet.ProtustrankaWithAdress>
    <izvorni_sadrzaj>K. i C. j.d.o.o. KAŠTELIR Poslovna zona Labinci 1, 52464 Kaštelir</izvorni_sadrzaj>
    <derivirana_varijabla naziv="DomainObject.Predmet.ProtustrankaWithAdress_1">K. i C. j.d.o.o. KAŠTELIR Poslovna zona Labinci 1, 52464 Kaštelir</derivirana_varijabla>
  </DomainObject.Predmet.ProtustrankaWithAdress>
  <DomainObject.Predmet.ProtustrankaWithAdressOIB>
    <izvorni_sadrzaj>K. i C. j.d.o.o. KAŠTELIR, OIB 57438655831, Poslovna zona Labinci 1, 52464 Kaštelir</izvorni_sadrzaj>
    <derivirana_varijabla naziv="DomainObject.Predmet.ProtustrankaWithAdressOIB_1">K. i C. j.d.o.o. KAŠTELIR, OIB 57438655831, Poslovna zona Labinci 1, 52464 Kaštelir</derivirana_varijabla>
  </DomainObject.Predmet.ProtustrankaWithAdressOIB>
  <DomainObject.Predmet.ProtustrankaNazivFormated>
    <izvorni_sadrzaj>K. i C. j.d.o.o. KAŠTELIR</izvorni_sadrzaj>
    <derivirana_varijabla naziv="DomainObject.Predmet.ProtustrankaNazivFormated_1">K. i C. j.d.o.o. KAŠTELIR</derivirana_varijabla>
  </DomainObject.Predmet.ProtustrankaNazivFormated>
  <DomainObject.Predmet.ProtustrankaNazivFormatedOIB>
    <izvorni_sadrzaj>K. i C. j.d.o.o. KAŠTELIR, OIB 57438655831</izvorni_sadrzaj>
    <derivirana_varijabla naziv="DomainObject.Predmet.ProtustrankaNazivFormatedOIB_1">K. i C. j.d.o.o. KAŠTELIR, OIB 57438655831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78275.67</izvorni_sadrzaj>
    <derivirana_varijabla naziv="DomainObject.Predmet.TrenutnaVrijednost_1">78275.67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 i C. j.d.o.o. KAŠTELIR</item>
    </izvorni_sadrzaj>
    <derivirana_varijabla naziv="DomainObject.Predmet.ProtuStrankaListFormated_1">
      <item>K. i C. j.d.o.o. KAŠTELIR</item>
    </derivirana_varijabla>
  </DomainObject.Predmet.ProtuStrankaListFormated>
  <DomainObject.Predmet.ProtuStrankaListFormatedOIB>
    <izvorni_sadrzaj>
      <item>K. i C. j.d.o.o. KAŠTELIR, OIB 57438655831</item>
    </izvorni_sadrzaj>
    <derivirana_varijabla naziv="DomainObject.Predmet.ProtuStrankaListFormatedOIB_1">
      <item>K. i C. j.d.o.o. KAŠTELIR, OIB 57438655831</item>
    </derivirana_varijabla>
  </DomainObject.Predmet.ProtuStrankaListFormatedOIB>
  <DomainObject.Predmet.ProtuStrankaListFormatedWithAdress>
    <izvorni_sadrzaj>
      <item>K. i C. j.d.o.o. KAŠTELIR, Poslovna zona Labinci 1, 52464 Kaštelir</item>
    </izvorni_sadrzaj>
    <derivirana_varijabla naziv="DomainObject.Predmet.ProtuStrankaListFormatedWithAdress_1">
      <item>K. i C. j.d.o.o. KAŠTELIR, Poslovna zona Labinci 1, 52464 Kaštelir</item>
    </derivirana_varijabla>
  </DomainObject.Predmet.ProtuStrankaListFormatedWithAdress>
  <DomainObject.Predmet.ProtuStrankaListFormatedWithAdressOIB>
    <izvorni_sadrzaj>
      <item>K. i C. j.d.o.o. KAŠTELIR, OIB 57438655831, Poslovna zona Labinci 1, 52464 Kaštelir</item>
    </izvorni_sadrzaj>
    <derivirana_varijabla naziv="DomainObject.Predmet.ProtuStrankaListFormatedWithAdressOIB_1">
      <item>K. i C. j.d.o.o. KAŠTELIR, OIB 57438655831, Poslovna zona Labinci 1, 52464 Kaštelir</item>
    </derivirana_varijabla>
  </DomainObject.Predmet.ProtuStrankaListFormatedWithAdressOIB>
  <DomainObject.Predmet.ProtuStrankaListNazivFormated>
    <izvorni_sadrzaj>
      <item>K. i C. j.d.o.o. KAŠTELIR</item>
    </izvorni_sadrzaj>
    <derivirana_varijabla naziv="DomainObject.Predmet.ProtuStrankaListNazivFormated_1">
      <item>K. i C. j.d.o.o. KAŠTELIR</item>
    </derivirana_varijabla>
  </DomainObject.Predmet.ProtuStrankaListNazivFormated>
  <DomainObject.Predmet.ProtuStrankaListNazivFormatedOIB>
    <izvorni_sadrzaj>
      <item>K. i C. j.d.o.o. KAŠTELIR, OIB 57438655831</item>
    </izvorni_sadrzaj>
    <derivirana_varijabla naziv="DomainObject.Predmet.ProtuStrankaListNazivFormatedOIB_1">
      <item>K. i C. j.d.o.o. KAŠTELIR, OIB 57438655831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 i C. j.d.o.o. KAŠTELIR</izvorni_sadrzaj>
    <derivirana_varijabla naziv="DomainObject.Predmet.ProtustrankaIDrugi_1">K. i C. j.d.o.o. KAŠTELIR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K. i C. j.d.o.o. KAŠTELIR, OIB 57438655831, Poslovna zona Labinci 1, 52464 Kaštelir</izvorni_sadrzaj>
    <derivirana_varijabla naziv="DomainObject.Predmet.ProtustrankaIDrugiAdressOIB_1">K. i C. j.d.o.o. KAŠTELIR, OIB 57438655831, Poslovna zona Labinci 1,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 i C. j.d.o.o. KAŠTELIR</item>
    </izvorni_sadrzaj>
    <derivirana_varijabla naziv="DomainObject.Predmet.SudioniciListNaziv_1">
      <item>FINANCIJSKA AGENCIJA, RC RIJEKA, PODRUŽNICA PULA, PULA</item>
      <item>K. i C. j.d.o.o. KAŠTELIR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K. i C. j.d.o.o. KAŠTELIR, OIB 57438655831, Poslovna zona Labinci 1,52464 Kaštelir</item>
    </izvorni_sadrzaj>
    <derivirana_varijabla naziv="DomainObject.Predmet.SudioniciListAdressOIB_1">
      <item>FINANCIJSKA AGENCIJA, RC RIJEKA, PODRUŽNICA PULA, PULA, OIB 85821130368, Ulica grada Vukovara 70,Zagreb</item>
      <item>K. i C. j.d.o.o. KAŠTELIR, OIB 57438655831, Poslovna zona Labinci 1,52464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57438655831</item>
    </izvorni_sadrzaj>
    <derivirana_varijabla naziv="DomainObject.Predmet.SudioniciListNazivOIB_1">
      <item>, OIB 85821130368</item>
      <item>, OIB 57438655831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3089</properties:Characters>
  <properties:Lines>96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2016-03-23T08:09:00Z</dcterms:created>
  <dc:creator>Mihaela Kaligari</dc:creator>
  <dc:description/>
  <cp:keywords/>
  <cp:lastModifiedBy>Jasmina Matika</cp:lastModifiedBy>
  <cp:lastPrinted>2016-04-05T05:41:00Z</cp:lastPrinted>
  <dcterms:modified xmlns:xsi="http://www.w3.org/2001/XMLSchema-instance" xsi:type="dcterms:W3CDTF">2016-04-05T12:16:00Z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