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24554" w14:paraId="cc24554"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DC3486">
        <w:rPr>
          <w:rFonts w:cs="Times New Roman" w:hAnsi="Times New Roman" w:ascii="Times New Roman"/>
        </w:rPr>
        <w:t>6385</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w:t>
      </w:r>
      <w:r w:rsidR="00DC3486" w:rsidRPr="00DC3486">
        <w:rPr>
          <w:rFonts w:cs="Times New Roman" w:hAnsi="Times New Roman" w:ascii="Times New Roman"/>
          <w:color w:val="FF0000"/>
        </w:rPr>
        <w:t xml:space="preserve"> </w:t>
      </w:r>
      <w:r w:rsidR="00DC3486" w:rsidRPr="00DC3486">
        <w:rPr>
          <w:rFonts w:hAnsi="Times New Roman" w:ascii="Times New Roman"/>
          <w:color w:val="FF0000"/>
        </w:rPr>
        <w:t xml:space="preserve">MATRONA d.o.o. Zagreb, Ilica 49, OIB 01853605257  </w:t>
      </w:r>
      <w:r w:rsidR="005A0581" w:rsidRPr="00086E7A">
        <w:rPr>
          <w:rFonts w:cs="Times New Roman"/>
          <w:color w:val="FF0000"/>
          <w:szCs w:val="20"/>
        </w:rPr>
        <w:t xml:space="preserve">, </w:t>
      </w:r>
      <w:r w:rsidR="00646936">
        <w:rPr>
          <w:rFonts w:cs="Times New Roman" w:hAnsi="Times New Roman" w:ascii="Times New Roman"/>
        </w:rPr>
        <w:t xml:space="preserve">radi provođenja stečajnog postupka, dana </w:t>
      </w:r>
      <w:r w:rsidR="00241554">
        <w:rPr>
          <w:rFonts w:cs="Times New Roman" w:hAnsi="Times New Roman" w:ascii="Times New Roman"/>
          <w:color w:val="FF0000"/>
        </w:rPr>
        <w:t>18</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090BEA" w:rsidRPr="00086E7A">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094702">
        <w:rPr>
          <w:rFonts w:cs="Times New Roman" w:hAnsi="Times New Roman" w:ascii="Times New Roman"/>
        </w:rPr>
        <w:t xml:space="preserve"> </w:t>
      </w:r>
      <w:r w:rsidR="00DC3486" w:rsidRPr="00DC3486">
        <w:rPr>
          <w:rFonts w:hAnsi="Times New Roman" w:ascii="Times New Roman"/>
          <w:color w:val="FF0000"/>
        </w:rPr>
        <w:t xml:space="preserve">MATRONA d.o.o. Zagreb, Ilica 49, OIB 01853605257  </w:t>
      </w:r>
      <w:r w:rsidR="00DC3486">
        <w:rPr>
          <w:rFonts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DC3486">
        <w:rPr>
          <w:rFonts w:cs="Times New Roman" w:hAnsi="Times New Roman" w:ascii="Times New Roman"/>
          <w:color w:val="FF0000"/>
        </w:rPr>
        <w:t xml:space="preserve">Marija Gregurić, Donja Zelina, Donjozelinska 68, OIB </w:t>
      </w:r>
      <w:r w:rsidR="00DC3486" w:rsidRPr="00DC3486">
        <w:rPr>
          <w:rFonts w:cs="Times New Roman" w:hAnsi="Times New Roman" w:ascii="Times New Roman"/>
          <w:color w:val="FF0000"/>
        </w:rPr>
        <w:t>68176640457</w:t>
      </w:r>
      <w:r w:rsidR="00DC3486">
        <w:rPr>
          <w:rFonts w:cs="Times New Roman" w:hAnsi="Times New Roman" w:ascii="Times New Roman"/>
          <w:color w:val="FF0000"/>
        </w:rPr>
        <w:t xml:space="preserve">, i Ivan Gregurić, Donja zelina, Donjozelinska 68, OIB </w:t>
      </w:r>
      <w:r w:rsidR="00DC3486" w:rsidRPr="00DC3486">
        <w:rPr>
          <w:rFonts w:cs="Times New Roman" w:hAnsi="Times New Roman" w:ascii="Times New Roman"/>
          <w:color w:val="FF0000"/>
        </w:rPr>
        <w:t>42299259287</w:t>
      </w:r>
      <w:r w:rsidR="00DC3486">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5620A6"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31</w:t>
      </w:r>
      <w:r w:rsidR="006C23FD" w:rsidRPr="006C23FD">
        <w:rPr>
          <w:rFonts w:cs="Times New Roman" w:hAnsi="Times New Roman" w:ascii="Times New Roman"/>
          <w:b/>
          <w:color w:val="FF0000"/>
        </w:rPr>
        <w:t>. kolovoza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086E7A">
        <w:rPr>
          <w:rFonts w:cs="Times New Roman" w:hAnsi="Times New Roman" w:ascii="Times New Roman"/>
          <w:b/>
          <w:color w:val="FF0000"/>
        </w:rPr>
        <w:t>10,</w:t>
      </w:r>
      <w:r w:rsidR="00DC3486">
        <w:rPr>
          <w:rFonts w:cs="Times New Roman" w:hAnsi="Times New Roman" w:ascii="Times New Roman"/>
          <w:b/>
          <w:color w:val="FF0000"/>
        </w:rPr>
        <w:t>15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DC3486">
        <w:rPr>
          <w:rFonts w:cs="Times New Roman" w:hAnsi="Times New Roman" w:ascii="Times New Roman"/>
          <w:color w:val="FF0000"/>
        </w:rPr>
        <w:t>5235</w:t>
      </w:r>
      <w:r w:rsidR="009629B3" w:rsidRPr="00971F19">
        <w:rPr>
          <w:rFonts w:cs="Times New Roman" w:hAnsi="Times New Roman" w:ascii="Times New Roman"/>
          <w:color w:val="FF0000"/>
        </w:rPr>
        <w:t>/1</w:t>
      </w:r>
      <w:r w:rsidR="00DC3486">
        <w:rPr>
          <w:rFonts w:cs="Times New Roman" w:hAnsi="Times New Roman" w:ascii="Times New Roman"/>
          <w:color w:val="FF0000"/>
        </w:rPr>
        <w:t>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DC3486">
        <w:rPr>
          <w:rFonts w:cs="Times New Roman" w:hAnsi="Times New Roman" w:ascii="Times New Roman"/>
          <w:color w:val="FF0000"/>
        </w:rPr>
        <w:t>14.06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DC3486" w:rsidRPr="00DC3486">
        <w:rPr>
          <w:rFonts w:hAnsi="Times New Roman" w:ascii="Times New Roman"/>
          <w:color w:val="FF0000"/>
        </w:rPr>
        <w:t xml:space="preserve">MATRONA d.o.o. Zagreb, Ilica 49, OIB 01853605257  </w:t>
      </w:r>
      <w:r w:rsidR="00DC3486">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086184">
        <w:rPr>
          <w:rFonts w:cs="Times New Roman" w:hAnsi="Times New Roman" w:ascii="Times New Roman"/>
          <w:color w:val="FF0000"/>
        </w:rPr>
        <w:t>18</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893D84">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893D84">
      <w:pPr>
        <w:jc w:val="both"/>
        <w:rPr>
          <w:rFonts w:cs="Times New Roman" w:hAnsi="Times New Roman" w:ascii="Times New Roman"/>
          <w:sz w:val="20"/>
          <w:szCs w:val="20"/>
        </w:rPr>
      </w:pPr>
    </w:p>
    <w:p w:rsidRDefault="00893D84" w:rsidP="002152A3" w:rsidR="00893D84" w:rsidRPr="00893D84">
      <w:pPr>
        <w:jc w:val="right"/>
        <w:rPr>
          <w:rFonts w:cs="Times New Roman" w:hAnsi="Times New Roman" w:ascii="Times New Roman"/>
          <w:szCs w:val="20"/>
        </w:rPr>
      </w:pPr>
      <w:r w:rsidRPr="00893D84">
        <w:rPr>
          <w:rFonts w:cs="Times New Roman" w:hAnsi="Times New Roman" w:ascii="Times New Roman"/>
          <w:szCs w:val="20"/>
        </w:rPr>
        <w:t>za točnost otpravka-ovlašteni službenik</w:t>
      </w:r>
    </w:p>
    <w:p w:rsidRDefault="00893D84" w:rsidP="002152A3" w:rsidR="00893D84" w:rsidRPr="00893D84">
      <w:pPr>
        <w:jc w:val="right"/>
        <w:rPr>
          <w:rFonts w:cs="Times New Roman" w:hAnsi="Times New Roman" w:ascii="Times New Roman"/>
          <w:szCs w:val="20"/>
        </w:rPr>
      </w:pPr>
      <w:r w:rsidRPr="00893D84">
        <w:rPr>
          <w:rFonts w:cs="Times New Roman" w:hAnsi="Times New Roman" w:ascii="Times New Roman"/>
          <w:szCs w:val="20"/>
        </w:rPr>
        <w:t>Višnja Svečak</w:t>
      </w:r>
    </w:p>
    <w:p w:rsidRDefault="00893D84" w:rsidP="00971F19" w:rsidR="00893D84" w:rsidRPr="00971F19">
      <w:pPr>
        <w:jc w:val="both"/>
        <w:rPr>
          <w:rFonts w:cs="Times New Roman" w:hAnsi="Times New Roman" w:ascii="Times New Roman"/>
          <w:sz w:val="20"/>
          <w:szCs w:val="20"/>
        </w:rPr>
      </w:pPr>
    </w:p>
    <w:sectPr w:rsidSect="00D5190F" w:rsidR="00893D84"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3D84">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DC3486">
      <w:rPr>
        <w:rFonts w:cs="Times New Roman" w:hAnsi="Times New Roman" w:ascii="Times New Roman"/>
      </w:rPr>
      <w:t>6385</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86E7A"/>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5A37"/>
    <w:rsid w:val="007F7106"/>
    <w:rsid w:val="00865162"/>
    <w:rsid w:val="00882382"/>
    <w:rsid w:val="00893D84"/>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85A10"/>
    <w:rsid w:val="00CD4DC1"/>
    <w:rsid w:val="00D46BC3"/>
    <w:rsid w:val="00D5190F"/>
    <w:rsid w:val="00D64440"/>
    <w:rsid w:val="00D70AF4"/>
    <w:rsid w:val="00D76787"/>
    <w:rsid w:val="00DA470E"/>
    <w:rsid w:val="00DC3486"/>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6385</izvorni_sadrzaj>
    <derivirana_varijabla naziv="DomainObject.Predmet.Broj_1">6385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St-6385/2016</izvorni_sadrzaj>
    <derivirana_varijabla naziv="DomainObject.Predmet.OznakaBroj_1">St-6385/2016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MATRONA d.o.o. zastupanog po punomoćniku MARIJA GREGURIĆ; IVAN GREGURIĆ; Odvjetničko društvo MATIĆ, FELDMAN &amp; HERMAN j.t.d.</izvorni_sadrzaj>
    <derivirana_varijabla naziv="DomainObject.Predmet.ProtustrankaFormated_1">  MATRONA d.o.o. zastupanog po punomoćniku MARIJA GREGURIĆ; IVAN GREGURIĆ; Odvjetničko društvo MATIĆ, FELDMAN &amp; HERMAN j.t.d.</derivirana_varijabla>
  </DomainObject.Predmet.ProtustrankaFormated>
  <DomainObject.Predmet.ProtustrankaFormatedOIB>
    <izvorni_sadrzaj>  MATRONA d.o.o., OIB 01853605257 zastupanog po punomoćniku MARIJA GREGURIĆ; IVAN GREGURIĆ; Odvjetničko društvo MATIĆ, FELDMAN &amp; HERMAN j.t.d.</izvorni_sadrzaj>
    <derivirana_varijabla naziv="DomainObject.Predmet.ProtustrankaFormatedOIB_1">  MATRONA d.o.o., OIB 01853605257 zastupanog po punomoćniku MARIJA GREGURIĆ; IVAN GREGURIĆ; Odvjetničko društvo MATIĆ, FELDMAN &amp; HERMAN j.t.d.</derivirana_varijabla>
  </DomainObject.Predmet.ProtustrankaFormatedOIB>
  <DomainObject.Predmet.ProtustrankaFormatedWithAdress>
    <izvorni_sadrzaj> MATRONA d.o.o., Ilica 49, 10000 Zagreb zastupanog po punomoćniku MARIJA GREGURIĆ; IVAN GREGURIĆ; Odvjetničko društvo MATIĆ, FELDMAN &amp; HERMAN j.t.d.</izvorni_sadrzaj>
    <derivirana_varijabla naziv="DomainObject.Predmet.ProtustrankaFormatedWithAdress_1"> MATRONA d.o.o., Ilica 49, 10000 Zagreb zastupanog po punomoćniku MARIJA GREGURIĆ; IVAN GREGURIĆ; Odvjetničko društvo MATIĆ, FELDMAN &amp; HERMAN j.t.d.</derivirana_varijabla>
  </DomainObject.Predmet.ProtustrankaFormatedWithAdress>
  <DomainObject.Predmet.ProtustrankaFormatedWithAdressOIB>
    <izvorni_sadrzaj> MATRONA d.o.o., OIB 01853605257, Ilica 49, 10000 Zagreb zastupanog po punomoćniku MARIJA GREGURIĆ; IVAN GREGURIĆ; Odvjetničko društvo MATIĆ, FELDMAN &amp; HERMAN j.t.d.</izvorni_sadrzaj>
    <derivirana_varijabla naziv="DomainObject.Predmet.ProtustrankaFormatedWithAdressOIB_1"> MATRONA d.o.o., OIB 01853605257, Ilica 49, 10000 Zagreb zastupanog po punomoćniku MARIJA GREGURIĆ; IVAN GREGURIĆ; Odvjetničko društvo MATIĆ, FELDMAN &amp; HERMAN j.t.d.</derivirana_varijabla>
  </DomainObject.Predmet.ProtustrankaFormatedWithAdressOIB>
  <DomainObject.Predmet.ProtustrankaWithAdress>
    <izvorni_sadrzaj>MATRONA d.o.o. Ilica 49, 10000 Zagreb</izvorni_sadrzaj>
    <derivirana_varijabla naziv="DomainObject.Predmet.ProtustrankaWithAdress_1">MATRONA d.o.o. Ilica 49, 10000 Zagreb</derivirana_varijabla>
  </DomainObject.Predmet.ProtustrankaWithAdress>
  <DomainObject.Predmet.ProtustrankaWithAdressOIB>
    <izvorni_sadrzaj>MATRONA d.o.o., OIB 01853605257, Ilica 49, 10000 Zagreb</izvorni_sadrzaj>
    <derivirana_varijabla naziv="DomainObject.Predmet.ProtustrankaWithAdressOIB_1">MATRONA d.o.o., OIB 01853605257, Ilica 49, 10000 Zagreb</derivirana_varijabla>
  </DomainObject.Predmet.ProtustrankaWithAdressOIB>
  <DomainObject.Predmet.ProtustrankaNazivFormated>
    <izvorni_sadrzaj>MATRONA d.o.o.</izvorni_sadrzaj>
    <derivirana_varijabla naziv="DomainObject.Predmet.ProtustrankaNazivFormated_1">MATRONA d.o.o.</derivirana_varijabla>
  </DomainObject.Predmet.ProtustrankaNazivFormated>
  <DomainObject.Predmet.ProtustrankaNazivFormatedOIB>
    <izvorni_sadrzaj>MATRONA d.o.o., OIB 01853605257</izvorni_sadrzaj>
    <derivirana_varijabla naziv="DomainObject.Predmet.ProtustrankaNazivFormatedOIB_1">MATRONA d.o.o., OIB 01853605257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MATRONA d.o.o. zastupanog po punomoćniku MARIJA GREGURIĆ; IVAN GREGURIĆ; Odvjetničko društvo MATIĆ, FELDMAN &amp; HERMAN j.t.d.</item>
    </izvorni_sadrzaj>
    <derivirana_varijabla naziv="DomainObject.Predmet.ProtuStrankaListFormated_1">
      <item>MATRONA d.o.o. zastupanog po punomoćniku MARIJA GREGURIĆ; IVAN GREGURIĆ; Odvjetničko društvo MATIĆ, FELDMAN &amp; HERMAN j.t.d.</item>
    </derivirana_varijabla>
  </DomainObject.Predmet.ProtuStrankaListFormated>
  <DomainObject.Predmet.ProtuStrankaListFormatedOIB>
    <izvorni_sadrzaj>
      <item>MATRONA d.o.o., OIB 01853605257 zastupanog po punomoćniku MARIJA GREGURIĆ; IVAN GREGURIĆ; Odvjetničko društvo MATIĆ, FELDMAN &amp; HERMAN j.t.d.</item>
    </izvorni_sadrzaj>
    <derivirana_varijabla naziv="DomainObject.Predmet.ProtuStrankaListFormatedOIB_1">
      <item>MATRONA d.o.o., OIB 01853605257 zastupanog po punomoćniku MARIJA GREGURIĆ; IVAN GREGURIĆ; Odvjetničko društvo MATIĆ, FELDMAN &amp; HERMAN j.t.d.</item>
    </derivirana_varijabla>
  </DomainObject.Predmet.ProtuStrankaListFormatedOIB>
  <DomainObject.Predmet.ProtuStrankaListFormatedWithAdress>
    <izvorni_sadrzaj>
      <item>MATRONA d.o.o., Ilica 49, 10000 Zagreb zastupanog po punomoćniku MARIJA GREGURIĆ; IVAN GREGURIĆ; Odvjetničko društvo MATIĆ, FELDMAN &amp; HERMAN j.t.d.</item>
    </izvorni_sadrzaj>
    <derivirana_varijabla naziv="DomainObject.Predmet.ProtuStrankaListFormatedWithAdress_1">
      <item>MATRONA d.o.o., Ilica 49, 10000 Zagreb zastupanog po punomoćniku MARIJA GREGURIĆ; IVAN GREGURIĆ; Odvjetničko društvo MATIĆ, FELDMAN &amp; HERMAN j.t.d.</item>
    </derivirana_varijabla>
  </DomainObject.Predmet.ProtuStrankaListFormatedWithAdress>
  <DomainObject.Predmet.ProtuStrankaListFormatedWithAdressOIB>
    <izvorni_sadrzaj>
      <item>MATRONA d.o.o., OIB 01853605257, Ilica 49, 10000 Zagreb zastupanog po punomoćniku MARIJA GREGURIĆ; IVAN GREGURIĆ; Odvjetničko društvo MATIĆ, FELDMAN &amp; HERMAN j.t.d.</item>
    </izvorni_sadrzaj>
    <derivirana_varijabla naziv="DomainObject.Predmet.ProtuStrankaListFormatedWithAdressOIB_1">
      <item>MATRONA d.o.o., OIB 01853605257, Ilica 49, 10000 Zagreb zastupanog po punomoćniku MARIJA GREGURIĆ; IVAN GREGURIĆ; Odvjetničko društvo MATIĆ, FELDMAN &amp; HERMAN j.t.d.</item>
    </derivirana_varijabla>
  </DomainObject.Predmet.ProtuStrankaListFormatedWithAdressOIB>
  <DomainObject.Predmet.ProtuStrankaListNazivFormated>
    <izvorni_sadrzaj>
      <item>MATRONA d.o.o.</item>
    </izvorni_sadrzaj>
    <derivirana_varijabla naziv="DomainObject.Predmet.ProtuStrankaListNazivFormated_1">
      <item>MATRONA d.o.o.</item>
    </derivirana_varijabla>
  </DomainObject.Predmet.ProtuStrankaListNazivFormated>
  <DomainObject.Predmet.ProtuStrankaListNazivFormatedOIB>
    <izvorni_sadrzaj>
      <item>MATRONA d.o.o., OIB 01853605257</item>
    </izvorni_sadrzaj>
    <derivirana_varijabla naziv="DomainObject.Predmet.ProtuStrankaListNazivFormatedOIB_1">
      <item>MATRONA d.o.o., OIB 01853605257</item>
    </derivirana_varijabla>
  </DomainObject.Predmet.ProtuStrankaListNazivFormatedOIB>
  <DomainObject.Predmet.OstaliListFormated>
    <izvorni_sadrzaj>
      <item>MARIJA GREGURIĆ punomoćnik sudionika u postupku MATRONA d.o.o.</item>
      <item>IVAN GREGURIĆ punomoćnik sudionika u postupku MATRONA d.o.o.</item>
      <item>Odvjetničko društvo MATIĆ, FELDMAN &amp; HERMAN j.t.d. punomoćnik sudionika u postupku MATRONA d.o.o.</item>
      <item>ŽDO u Zagrebu punomoćnik sudionika u postupku RH MF Porezna uprava Zagreb</item>
    </izvorni_sadrzaj>
    <derivirana_varijabla naziv="DomainObject.Predmet.OstaliListFormated_1">
      <item>MARIJA GREGURIĆ punomoćnik sudionika u postupku MATRONA d.o.o.</item>
      <item>IVAN GREGURIĆ punomoćnik sudionika u postupku MATRONA d.o.o.</item>
      <item>Odvjetničko društvo MATIĆ, FELDMAN &amp; HERMAN j.t.d. punomoćnik sudionika u postupku MATRONA d.o.o.</item>
      <item>ŽDO u Zagrebu punomoćnik sudionika u postupku RH MF Porezna uprava Zagreb</item>
    </derivirana_varijabla>
  </DomainObject.Predmet.OstaliListFormated>
  <DomainObject.Predmet.OstaliListFormatedOIB>
    <izvorni_sadrzaj>
      <item>MARIJA GREGURIĆ, OIB 68176640457 punomoćnik sudionika u postupku MATRONA d.o.o.</item>
      <item>IVAN GREGURIĆ, OIB 42299259287 punomoćnik sudionika u postupku MATRONA d.o.o.</item>
      <item>Odvjetničko društvo MATIĆ, FELDMAN &amp; HERMAN j.t.d., OIB 77585624093 punomoćnik sudionika u postupku MATRONA d.o.o.</item>
      <item>ŽDO u Zagrebu, OIB 16488001145 punomoćnik sudionika u postupku RH MF Porezna uprava Zagreb</item>
    </izvorni_sadrzaj>
    <derivirana_varijabla naziv="DomainObject.Predmet.OstaliListFormatedOIB_1">
      <item>MARIJA GREGURIĆ, OIB 68176640457 punomoćnik sudionika u postupku MATRONA d.o.o.</item>
      <item>IVAN GREGURIĆ, OIB 42299259287 punomoćnik sudionika u postupku MATRONA d.o.o.</item>
      <item>Odvjetničko društvo MATIĆ, FELDMAN &amp; HERMAN j.t.d., OIB 77585624093 punomoćnik sudionika u postupku MATRONA d.o.o.</item>
      <item>ŽDO u Zagrebu, OIB 16488001145 punomoćnik sudionika u postupku RH MF Porezna uprava Zagreb</item>
    </derivirana_varijabla>
  </DomainObject.Predmet.OstaliListFormatedOIB>
  <DomainObject.Predmet.OstaliListFormatedWithAdress>
    <izvorni_sadrzaj>
      <item>MARIJA GREGURIĆ, Donjozelinska 68, 10382 Donja Zelina punomoćnik sudionika u postupku MATRONA d.o.o.</item>
      <item>IVAN GREGURIĆ, Donjozelinska 68, 10382 Donja Zelina punomoćnik sudionika u postupku MATRONA d.o.o.</item>
      <item>Odvjetničko društvo MATIĆ, FELDMAN &amp; HERMAN j.t.d., Klaićeva 24, 10000 Zagreb punomoćnik sudionika u postupku MATRONA d.o.o.</item>
      <item>ŽDO u Zagrebu, Savska  cesta 41, 10000 Zagreb punomoćnik sudionika u postupku RH MF Porezna uprava Zagreb</item>
    </izvorni_sadrzaj>
    <derivirana_varijabla naziv="DomainObject.Predmet.OstaliListFormatedWithAdress_1">
      <item>MARIJA GREGURIĆ, Donjozelinska 68, 10382 Donja Zelina punomoćnik sudionika u postupku MATRONA d.o.o.</item>
      <item>IVAN GREGURIĆ, Donjozelinska 68, 10382 Donja Zelina punomoćnik sudionika u postupku MATRONA d.o.o.</item>
      <item>Odvjetničko društvo MATIĆ, FELDMAN &amp; HERMAN j.t.d., Klaićeva 24, 10000 Zagreb punomoćnik sudionika u postupku MATRONA d.o.o.</item>
      <item>ŽDO u Zagrebu, Savska  cesta 41, 10000 Zagreb punomoćnik sudionika u postupku RH MF Porezna uprava Zagreb</item>
    </derivirana_varijabla>
  </DomainObject.Predmet.OstaliListFormatedWithAdress>
  <DomainObject.Predmet.OstaliListFormatedWithAdressOIB>
    <izvorni_sadrzaj>
      <item>MARIJA GREGURIĆ, OIB 68176640457, Donjozelinska 68, 10382 Donja Zelina punomoćnik sudionika u postupku MATRONA d.o.o.</item>
      <item>IVAN GREGURIĆ, OIB 42299259287, Donjozelinska 68, 10382 Donja Zelina punomoćnik sudionika u postupku MATRONA d.o.o.</item>
      <item>Odvjetničko društvo MATIĆ, FELDMAN &amp; HERMAN j.t.d., OIB 77585624093, Klaićeva 24, 10000 Zagreb punomoćnik sudionika u postupku MATRONA d.o.o.</item>
      <item>ŽDO u Zagrebu, OIB 16488001145, Savska  cesta 41, 10000 Zagreb punomoćnik sudionika u postupku RH MF Porezna uprava Zagreb</item>
    </izvorni_sadrzaj>
    <derivirana_varijabla naziv="DomainObject.Predmet.OstaliListFormatedWithAdressOIB_1">
      <item>MARIJA GREGURIĆ, OIB 68176640457, Donjozelinska 68, 10382 Donja Zelina punomoćnik sudionika u postupku MATRONA d.o.o.</item>
      <item>IVAN GREGURIĆ, OIB 42299259287, Donjozelinska 68, 10382 Donja Zelina punomoćnik sudionika u postupku MATRONA d.o.o.</item>
      <item>Odvjetničko društvo MATIĆ, FELDMAN &amp; HERMAN j.t.d., OIB 77585624093, Klaićeva 24, 10000 Zagreb punomoćnik sudionika u postupku MATRONA d.o.o.</item>
      <item>ŽDO u Zagrebu, OIB 16488001145, Savska  cesta 41, 10000 Zagreb punomoćnik sudionika u postupku RH MF Porezna uprava Zagreb</item>
    </derivirana_varijabla>
  </DomainObject.Predmet.OstaliListFormatedWithAdressOIB>
  <DomainObject.Predmet.OstaliListNazivFormated>
    <izvorni_sadrzaj>
      <item>MARIJA GREGURIĆ</item>
      <item>IVAN GREGURIĆ</item>
      <item>Odvjetničko društvo MATIĆ, FELDMAN &amp; HERMAN j.t.d.</item>
      <item>ŽDO u Zagrebu</item>
    </izvorni_sadrzaj>
    <derivirana_varijabla naziv="DomainObject.Predmet.OstaliListNazivFormated_1">
      <item>MARIJA GREGURIĆ</item>
      <item>IVAN GREGURIĆ</item>
      <item>Odvjetničko društvo MATIĆ, FELDMAN &amp; HERMAN j.t.d.</item>
      <item>ŽDO u Zagrebu</item>
    </derivirana_varijabla>
  </DomainObject.Predmet.OstaliListNazivFormated>
  <DomainObject.Predmet.OstaliListNazivFormatedOIB>
    <izvorni_sadrzaj>
      <item>MARIJA GREGURIĆ, OIB 68176640457</item>
      <item>IVAN GREGURIĆ, OIB 42299259287</item>
      <item>Odvjetničko društvo MATIĆ, FELDMAN &amp; HERMAN j.t.d., OIB 77585624093</item>
      <item>ŽDO u Zagrebu, OIB 16488001145</item>
    </izvorni_sadrzaj>
    <derivirana_varijabla naziv="DomainObject.Predmet.OstaliListNazivFormatedOIB_1">
      <item>MARIJA GREGURIĆ, OIB 68176640457</item>
      <item>IVAN GREGURIĆ, OIB 42299259287</item>
      <item>Odvjetničko društvo MATIĆ, FELDMAN &amp; HERMAN j.t.d., OIB 77585624093</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MATRONA d.o.o.</izvorni_sadrzaj>
    <derivirana_varijabla naziv="DomainObject.Predmet.ProtustrankaIDrugi_1">MATRONA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MATRONA d.o.o., OIB 01853605257, Ilica 49, 10000 Zagreb</izvorni_sadrzaj>
    <derivirana_varijabla naziv="DomainObject.Predmet.ProtustrankaIDrugiAdressOIB_1">MATRONA d.o.o., OIB 01853605257, Ilica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MATRONA d.o.o.</item>
      <item>MARIJA GREGURIĆ</item>
      <item>IVAN GREGURIĆ</item>
      <item>Odvjetničko društvo MATIĆ, FELDMAN &amp; HERMAN j.t.d.</item>
      <item>RH MF Porezna uprava Zagreb</item>
      <item>ŽDO u Zagrebu</item>
    </izvorni_sadrzaj>
    <derivirana_varijabla naziv="DomainObject.Predmet.SudioniciListNaziv_1">
      <item>FINA Regionalni centar Zagreb</item>
      <item>MATRONA d.o.o.</item>
      <item>MARIJA GREGURIĆ</item>
      <item>IVAN GREGURIĆ</item>
      <item>Odvjetničko društvo MATIĆ, FELDMAN &amp; HERMAN j.t.d.</item>
      <item>RH MF Porezna uprava Zagreb</item>
      <item>ŽDO u Zagrebu</item>
    </derivirana_varijabla>
  </DomainObject.Predmet.SudioniciListNaziv>
  <DomainObject.Predmet.SudioniciListAdressOIB>
    <izvorni_sadrzaj>
      <item>FINA Regionalni centar Zagreb, OIB 85821130368, Trg svibanjskih žrtava 1995. 1,10000 Zagreb</item>
      <item>MATRONA d.o.o., OIB 01853605257, Ilica 49,10000 Zagreb</item>
      <item>MARIJA GREGURIĆ, OIB 68176640457, Donjozelinska 68,10382 Donja Zelina</item>
      <item>IVAN GREGURIĆ, OIB 42299259287, Donjozelinska 68,10382 Donja Zelina</item>
      <item>Odvjetničko društvo MATIĆ, FELDMAN &amp; HERMAN j.t.d., OIB 77585624093, Klaićeva 24,10000 Zagreb</item>
      <item>RH MF Porezna uprava Zagreb, OIB 18683136487</item>
      <item>ŽDO u Zagrebu, OIB 16488001145, Savska  cesta 41,10000 Zagreb</item>
    </izvorni_sadrzaj>
    <derivirana_varijabla naziv="DomainObject.Predmet.SudioniciListAdressOIB_1">
      <item>FINA Regionalni centar Zagreb, OIB 85821130368, Trg svibanjskih žrtava 1995. 1,10000 Zagreb</item>
      <item>MATRONA d.o.o., OIB 01853605257, Ilica 49,10000 Zagreb</item>
      <item>MARIJA GREGURIĆ, OIB 68176640457, Donjozelinska 68,10382 Donja Zelina</item>
      <item>IVAN GREGURIĆ, OIB 42299259287, Donjozelinska 68,10382 Donja Zelina</item>
      <item>Odvjetničko društvo MATIĆ, FELDMAN &amp; HERMAN j.t.d., OIB 77585624093, Klaićeva 24,10000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01853605257</item>
      <item>, OIB 68176640457</item>
      <item>, OIB 42299259287</item>
      <item>, OIB 77585624093</item>
      <item>, OIB 18683136487</item>
      <item>, OIB 16488001145</item>
    </izvorni_sadrzaj>
    <derivirana_varijabla naziv="DomainObject.Predmet.SudioniciListNazivOIB_1">
      <item>, OIB 85821130368</item>
      <item>, OIB 01853605257</item>
      <item>, OIB 68176640457</item>
      <item>, OIB 42299259287</item>
      <item>, OIB 77585624093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ACDC56-7E8F-4A0F-B065-1B8F3BECE2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635</properties:Words>
  <properties:Characters>3411</properties:Characters>
  <properties:Lines>91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2017-07-18T11:45:00Z</dcterms:created>
  <dc:creator>vmihalincic</dc:creator>
  <cp:lastModifiedBy>Višnja Svečak</cp:lastModifiedBy>
  <cp:lastPrinted>2017-07-18T11:50:00Z</cp:lastPrinted>
  <dcterms:modified xmlns:xsi="http://www.w3.org/2001/XMLSchema-instance" xsi:type="dcterms:W3CDTF">2017-07-18T11:50:00Z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