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6890" w14:paraId="bf36890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A57F1D">
        <w:t>520</w:t>
      </w:r>
      <w:r w:rsidR="00737739">
        <w:t>/16-</w:t>
      </w:r>
      <w:r w:rsidR="00A57F1D">
        <w:t>10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57F1D">
        <w:t>MAME j.</w:t>
      </w:r>
      <w:r w:rsidR="00455113" w:rsidRPr="00455113">
        <w:t xml:space="preserve">d.o.o., </w:t>
      </w:r>
      <w:r w:rsidR="00A57F1D">
        <w:t>Zadar, Đure Marušića 4</w:t>
      </w:r>
      <w:r w:rsidR="006B2F1C">
        <w:t>,</w:t>
      </w:r>
      <w:r w:rsidR="00455113" w:rsidRPr="00455113">
        <w:t xml:space="preserve"> OIB: </w:t>
      </w:r>
      <w:r w:rsidR="00A57F1D">
        <w:t>82315478211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2258E2">
        <w:t xml:space="preserve"> i 140/17</w:t>
      </w:r>
      <w:r>
        <w:t>)</w:t>
      </w:r>
      <w:r w:rsidRPr="006A62B7">
        <w:t xml:space="preserve"> dana</w:t>
      </w:r>
      <w:r>
        <w:t xml:space="preserve"> </w:t>
      </w:r>
      <w:r w:rsidR="002258E2">
        <w:t>20. veljače 2018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57F1D">
        <w:t>MAME j.</w:t>
      </w:r>
      <w:r w:rsidR="00A57F1D" w:rsidRPr="00455113">
        <w:t xml:space="preserve">d.o.o., </w:t>
      </w:r>
      <w:r w:rsidR="00A57F1D">
        <w:t>Zadar, Đure Marušića 4,</w:t>
      </w:r>
      <w:r w:rsidR="00A57F1D" w:rsidRPr="00455113">
        <w:t xml:space="preserve"> OIB: </w:t>
      </w:r>
      <w:r w:rsidR="00A57F1D">
        <w:t>82315478211</w:t>
      </w:r>
      <w:r w:rsidRPr="006A62B7">
        <w:t xml:space="preserve">, stečajni postupak otvoren je dana </w:t>
      </w:r>
      <w:r w:rsidR="002258E2">
        <w:t>20. veljače</w:t>
      </w:r>
      <w:r w:rsidR="003D5F45">
        <w:t xml:space="preserve"> </w:t>
      </w:r>
      <w:r w:rsidR="002258E2">
        <w:t>2018</w:t>
      </w:r>
      <w:r w:rsidRPr="006A62B7">
        <w:t xml:space="preserve">. u </w:t>
      </w:r>
      <w:r w:rsidR="002258E2">
        <w:t>14,15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2258E2">
        <w:t>Berislav Bušelić</w:t>
      </w:r>
      <w:r w:rsidR="003E5853" w:rsidRPr="002258E2">
        <w:t xml:space="preserve"> iz </w:t>
      </w:r>
      <w:r w:rsidR="002258E2">
        <w:t>Mravince</w:t>
      </w:r>
      <w:r w:rsidR="003E5853" w:rsidRPr="002258E2">
        <w:t xml:space="preserve">, </w:t>
      </w:r>
      <w:r w:rsidR="002258E2">
        <w:t>A. Starčevića 21</w:t>
      </w:r>
      <w:r w:rsidR="003E5853" w:rsidRPr="002258E2">
        <w:t xml:space="preserve">, OIB: </w:t>
      </w:r>
      <w:r w:rsidR="002258E2">
        <w:t>93274685765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A57F1D">
        <w:t>MAME j.</w:t>
      </w:r>
      <w:r w:rsidR="00A57F1D" w:rsidRPr="00455113">
        <w:t xml:space="preserve">d.o.o., </w:t>
      </w:r>
      <w:r w:rsidR="00A57F1D">
        <w:t>Zadar, Đure Marušića 4,</w:t>
      </w:r>
      <w:r w:rsidR="00A57F1D" w:rsidRPr="00455113">
        <w:t xml:space="preserve"> OIB: </w:t>
      </w:r>
      <w:r w:rsidR="00A57F1D">
        <w:t>82315478211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57F1D">
        <w:t>MAME j.</w:t>
      </w:r>
      <w:r w:rsidR="00A57F1D" w:rsidRPr="00455113">
        <w:t xml:space="preserve">d.o.o., </w:t>
      </w:r>
      <w:r w:rsidR="00A57F1D">
        <w:t>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2258E2">
        <w:t>11</w:t>
      </w:r>
      <w:r w:rsidR="00A57F1D">
        <w:t>. travnja</w:t>
      </w:r>
      <w:r w:rsidR="00455113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79391D">
        <w:t>MAME j.</w:t>
      </w:r>
      <w:r w:rsidR="0079391D" w:rsidRPr="00455113">
        <w:t xml:space="preserve">d.o.o., </w:t>
      </w:r>
      <w:r w:rsidR="0079391D">
        <w:t>Zadar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79391D">
        <w:t>520</w:t>
      </w:r>
      <w:r w:rsidR="00973C98">
        <w:t>/16-</w:t>
      </w:r>
      <w:r w:rsidR="0079391D">
        <w:t>9</w:t>
      </w:r>
      <w:r w:rsidR="00590943" w:rsidRPr="006A62B7">
        <w:t xml:space="preserve"> od </w:t>
      </w:r>
      <w:r w:rsidR="00590943">
        <w:t xml:space="preserve">dana </w:t>
      </w:r>
      <w:r w:rsidR="006B2F1C">
        <w:t>1</w:t>
      </w:r>
      <w:r w:rsidR="0079391D">
        <w:t>4</w:t>
      </w:r>
      <w:r w:rsidR="00F7557F">
        <w:t>.</w:t>
      </w:r>
      <w:r w:rsidR="00987633">
        <w:t xml:space="preserve"> </w:t>
      </w:r>
      <w:r w:rsidR="006B2F1C">
        <w:t>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</w:t>
      </w:r>
      <w:r w:rsidR="00987012">
        <w:t>10.000,00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79391D">
        <w:t>14.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3D5F45">
        <w:t>7. srpnja</w:t>
      </w:r>
      <w:r w:rsidR="00275EA4" w:rsidRPr="00987012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2258E2">
        <w:t>20. veljače 2018</w:t>
      </w:r>
      <w:r w:rsidR="003D5F45">
        <w:t>.</w:t>
      </w:r>
      <w:r w:rsidRPr="006A62B7">
        <w:t xml:space="preserve"> </w:t>
      </w:r>
    </w:p>
    <w:p w:rsidRDefault="001F3486" w:rsidP="00987012" w:rsidR="001F3486">
      <w:r>
        <w:t xml:space="preserve">        </w:t>
      </w:r>
      <w:r w:rsidR="00987012">
        <w:t xml:space="preserve">                               </w:t>
      </w:r>
      <w:r>
        <w:t xml:space="preserve">           </w:t>
      </w:r>
      <w:r w:rsidR="00987012">
        <w:t xml:space="preserve">                                                                                </w:t>
      </w:r>
      <w:r>
        <w:t>Sudac</w:t>
      </w:r>
    </w:p>
    <w:p w:rsidRDefault="001F3486" w:rsidP="00987012" w:rsidR="001F3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90943" w:rsidP="00987012" w:rsidR="00590943">
      <w:pPr>
        <w:ind w:firstLine="708" w:left="4956"/>
        <w:jc w:val="right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E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79391D">
      <w:t>520</w:t>
    </w:r>
    <w:r w:rsidR="00455113">
      <w:t>/16-</w:t>
    </w:r>
    <w:r w:rsidR="006B2F1C">
      <w:t>10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21447"/>
    <w:rsid w:val="001433E2"/>
    <w:rsid w:val="001441EB"/>
    <w:rsid w:val="001540AB"/>
    <w:rsid w:val="00186D9B"/>
    <w:rsid w:val="001F2E93"/>
    <w:rsid w:val="001F3486"/>
    <w:rsid w:val="00215D49"/>
    <w:rsid w:val="00216EE2"/>
    <w:rsid w:val="002258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D5F45"/>
    <w:rsid w:val="003E5853"/>
    <w:rsid w:val="003F68D8"/>
    <w:rsid w:val="003F769A"/>
    <w:rsid w:val="00403476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A7C60"/>
    <w:rsid w:val="006B13B2"/>
    <w:rsid w:val="006B2F1C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80AA8"/>
    <w:rsid w:val="0079391D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87012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57F1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D5EC8"/>
    <w:rsid w:val="00BE48EC"/>
    <w:rsid w:val="00C35145"/>
    <w:rsid w:val="00C843A4"/>
    <w:rsid w:val="00C85747"/>
    <w:rsid w:val="00CA3D11"/>
    <w:rsid w:val="00CD2D99"/>
    <w:rsid w:val="00CE4609"/>
    <w:rsid w:val="00CE76CB"/>
    <w:rsid w:val="00CE7D3D"/>
    <w:rsid w:val="00D02D21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B53BB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5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D5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MAME j.d.o.o. za graditeljstvo i usluge</izvorni_sadrzaj>
    <derivirana_varijabla naziv="DomainObject.Predmet.ProtustrankaFormated_1">  MAME j.d.o.o. za graditeljstvo i usluge</derivirana_varijabla>
  </DomainObject.Predmet.ProtustrankaFormated>
  <DomainObject.Predmet.ProtustrankaFormatedOIB>
    <izvorni_sadrzaj>  MAME j.d.o.o. za graditeljstvo i usluge, OIB 82315478211</izvorni_sadrzaj>
    <derivirana_varijabla naziv="DomainObject.Predmet.ProtustrankaFormatedOIB_1">  MAME j.d.o.o. za graditeljstvo i usluge, OIB 82315478211</derivirana_varijabla>
  </DomainObject.Predmet.ProtustrankaFormatedOIB>
  <DomainObject.Predmet.ProtustrankaFormatedWithAdress>
    <izvorni_sadrzaj> MAME j.d.o.o. za graditeljstvo i usluge, Đure Marušića 4, 23000 Zadar</izvorni_sadrzaj>
    <derivirana_varijabla naziv="DomainObject.Predmet.ProtustrankaFormatedWithAdress_1"> MAME j.d.o.o. za graditeljstvo i usluge, Đure Marušića 4, 23000 Zadar</derivirana_varijabla>
  </DomainObject.Predmet.ProtustrankaFormatedWithAdress>
  <DomainObject.Predmet.ProtustrankaFormatedWithAdressOIB>
    <izvorni_sadrzaj> MAME j.d.o.o. za graditeljstvo i usluge, OIB 82315478211, Đure Marušića 4, 23000 Zadar</izvorni_sadrzaj>
    <derivirana_varijabla naziv="DomainObject.Predmet.ProtustrankaFormatedWithAdressOIB_1"> MAME j.d.o.o. za graditeljstvo i usluge, OIB 82315478211, Đure Marušića 4, 23000 Zadar</derivirana_varijabla>
  </DomainObject.Predmet.ProtustrankaFormatedWithAdressOIB>
  <DomainObject.Predmet.ProtustrankaWithAdress>
    <izvorni_sadrzaj>MAME j.d.o.o. za graditeljstvo i usluge Đure Marušića 4, 23000 Zadar</izvorni_sadrzaj>
    <derivirana_varijabla naziv="DomainObject.Predmet.ProtustrankaWithAdress_1">MAME j.d.o.o. za graditeljstvo i usluge Đure Marušića 4, 23000 Zadar</derivirana_varijabla>
  </DomainObject.Predmet.ProtustrankaWithAdress>
  <DomainObject.Predmet.ProtustrankaWithAdressOIB>
    <izvorni_sadrzaj>MAME j.d.o.o. za graditeljstvo i usluge, OIB 82315478211, Đure Marušića 4, 23000 Zadar</izvorni_sadrzaj>
    <derivirana_varijabla naziv="DomainObject.Predmet.ProtustrankaWithAdressOIB_1">MAME j.d.o.o. za graditeljstvo i usluge, OIB 82315478211, Đure Marušića 4, 23000 Zadar</derivirana_varijabla>
  </DomainObject.Predmet.ProtustrankaWithAdressOIB>
  <DomainObject.Predmet.ProtustrankaNazivFormated>
    <izvorni_sadrzaj>MAME j.d.o.o. za graditeljstvo i usluge</izvorni_sadrzaj>
    <derivirana_varijabla naziv="DomainObject.Predmet.ProtustrankaNazivFormated_1">MAME j.d.o.o. za graditeljstvo i usluge</derivirana_varijabla>
  </DomainObject.Predmet.ProtustrankaNazivFormated>
  <DomainObject.Predmet.ProtustrankaNazivFormatedOIB>
    <izvorni_sadrzaj>MAME j.d.o.o. za graditeljstvo i usluge, OIB 82315478211</izvorni_sadrzaj>
    <derivirana_varijabla naziv="DomainObject.Predmet.ProtustrankaNazivFormatedOIB_1">MAME j.d.o.o. za graditeljstvo i usluge, OIB 82315478211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23435.52</izvorni_sadrzaj>
    <derivirana_varijabla naziv="DomainObject.Predmet.TrenutnaVrijednost_1">23435.52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MAME j.d.o.o. za graditeljstvo i usluge</item>
    </izvorni_sadrzaj>
    <derivirana_varijabla naziv="DomainObject.Predmet.ProtuStrankaListFormated_1">
      <item>MAME j.d.o.o. za graditeljstvo i usluge</item>
    </derivirana_varijabla>
  </DomainObject.Predmet.ProtuStrankaListFormated>
  <DomainObject.Predmet.ProtuStrankaListFormatedOIB>
    <izvorni_sadrzaj>
      <item>MAME j.d.o.o. za graditeljstvo i usluge, OIB 82315478211</item>
    </izvorni_sadrzaj>
    <derivirana_varijabla naziv="DomainObject.Predmet.ProtuStrankaListFormatedOIB_1">
      <item>MAME j.d.o.o. za graditeljstvo i usluge, OIB 82315478211</item>
    </derivirana_varijabla>
  </DomainObject.Predmet.ProtuStrankaListFormatedOIB>
  <DomainObject.Predmet.ProtuStrankaListFormatedWithAdress>
    <izvorni_sadrzaj>
      <item>MAME j.d.o.o. za graditeljstvo i usluge, Đure Marušića 4, 23000 Zadar</item>
    </izvorni_sadrzaj>
    <derivirana_varijabla naziv="DomainObject.Predmet.ProtuStrankaListFormatedWithAdress_1">
      <item>MAME j.d.o.o. za graditeljstvo i usluge, Đure Marušića 4, 23000 Zadar</item>
    </derivirana_varijabla>
  </DomainObject.Predmet.ProtuStrankaListFormatedWithAdress>
  <DomainObject.Predmet.ProtuStrankaListFormatedWithAdressOIB>
    <izvorni_sadrzaj>
      <item>MAME j.d.o.o. za graditeljstvo i usluge, OIB 82315478211, Đure Marušića 4, 23000 Zadar</item>
    </izvorni_sadrzaj>
    <derivirana_varijabla naziv="DomainObject.Predmet.ProtuStrankaListFormatedWithAdressOIB_1">
      <item>MAME j.d.o.o. za graditeljstvo i usluge, OIB 82315478211, Đure Marušića 4, 23000 Zadar</item>
    </derivirana_varijabla>
  </DomainObject.Predmet.ProtuStrankaListFormatedWithAdressOIB>
  <DomainObject.Predmet.ProtuStrankaListNazivFormated>
    <izvorni_sadrzaj>
      <item>MAME j.d.o.o. za graditeljstvo i usluge</item>
    </izvorni_sadrzaj>
    <derivirana_varijabla naziv="DomainObject.Predmet.ProtuStrankaListNazivFormated_1">
      <item>MAME j.d.o.o. za graditeljstvo i usluge</item>
    </derivirana_varijabla>
  </DomainObject.Predmet.ProtuStrankaListNazivFormated>
  <DomainObject.Predmet.ProtuStrankaListNazivFormatedOIB>
    <izvorni_sadrzaj>
      <item>MAME j.d.o.o. za graditeljstvo i usluge, OIB 82315478211</item>
    </izvorni_sadrzaj>
    <derivirana_varijabla naziv="DomainObject.Predmet.ProtuStrankaListNazivFormatedOIB_1">
      <item>MAME j.d.o.o. za graditeljstvo i usluge, OIB 82315478211</item>
    </derivirana_varijabla>
  </DomainObject.Predmet.ProtuStrankaListNazivFormatedOIB>
  <DomainObject.Predmet.OstaliListFormated>
    <izvorni_sadrzaj>
      <item>Robert Cvetko</item>
    </izvorni_sadrzaj>
    <derivirana_varijabla naziv="DomainObject.Predmet.OstaliListFormated_1">
      <item>Robert Cvetko</item>
    </derivirana_varijabla>
  </DomainObject.Predmet.OstaliListFormated>
  <DomainObject.Predmet.OstaliListFormatedOIB>
    <izvorni_sadrzaj>
      <item>Robert Cvetko, OIB 88111666467</item>
    </izvorni_sadrzaj>
    <derivirana_varijabla naziv="DomainObject.Predmet.OstaliListFormatedOIB_1">
      <item>Robert Cvetko, OIB 88111666467</item>
    </derivirana_varijabla>
  </DomainObject.Predmet.OstaliListFormatedOIB>
  <DomainObject.Predmet.OstaliListFormatedWithAdress>
    <izvorni_sadrzaj>
      <item>Robert Cvetko, Đure Marušića 4, 23000 Zadar</item>
    </izvorni_sadrzaj>
    <derivirana_varijabla naziv="DomainObject.Predmet.OstaliListFormatedWithAdress_1">
      <item>Robert Cvetko, Đure Marušića 4, 23000 Zadar</item>
    </derivirana_varijabla>
  </DomainObject.Predmet.OstaliListFormatedWithAdress>
  <DomainObject.Predmet.OstaliListFormatedWithAdressOIB>
    <izvorni_sadrzaj>
      <item>Robert Cvetko, OIB 88111666467, Đure Marušića 4, 23000 Zadar</item>
    </izvorni_sadrzaj>
    <derivirana_varijabla naziv="DomainObject.Predmet.OstaliListFormatedWithAdressOIB_1">
      <item>Robert Cvetko, OIB 88111666467, Đure Marušića 4, 23000 Zadar</item>
    </derivirana_varijabla>
  </DomainObject.Predmet.OstaliListFormatedWithAdressOIB>
  <DomainObject.Predmet.OstaliListNazivFormated>
    <izvorni_sadrzaj>
      <item>Robert Cvetko</item>
    </izvorni_sadrzaj>
    <derivirana_varijabla naziv="DomainObject.Predmet.OstaliListNazivFormated_1">
      <item>Robert Cvetko</item>
    </derivirana_varijabla>
  </DomainObject.Predmet.OstaliListNazivFormated>
  <DomainObject.Predmet.OstaliListNazivFormatedOIB>
    <izvorni_sadrzaj>
      <item>Robert Cvetko, OIB 88111666467</item>
    </izvorni_sadrzaj>
    <derivirana_varijabla naziv="DomainObject.Predmet.OstaliListNazivFormatedOIB_1">
      <item>Robert Cvetko, OIB 88111666467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MAME j.d.o.o. za graditeljstvo i usluge</izvorni_sadrzaj>
    <derivirana_varijabla naziv="DomainObject.Predmet.ProtustrankaIDrugi_1">MAME j.d.o.o. za graditeljstvo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MAME j.d.o.o. za graditeljstvo i usluge, OIB 82315478211, Đure Marušića 4, 23000 Zadar</izvorni_sadrzaj>
    <derivirana_varijabla naziv="DomainObject.Predmet.ProtustrankaIDrugiAdressOIB_1">MAME j.d.o.o. za graditeljstvo i usluge, OIB 82315478211, Đure Marušića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MAME j.d.o.o. za graditeljstvo i usluge</item>
      <item>Robert Cvetko</item>
    </izvorni_sadrzaj>
    <derivirana_varijabla naziv="DomainObject.Predmet.SudioniciListNaziv_1">
      <item>Financijska agencija</item>
      <item>MAME j.d.o.o. za graditeljstvo i usluge</item>
      <item>Robert Cvetko</item>
    </derivirana_varijabla>
  </DomainObject.Predmet.SudioniciListNaziv>
  <DomainObject.Predmet.SudioniciListAdressOIB>
    <izvorni_sadrzaj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izvorni_sadrzaj>
    <derivirana_varijabla naziv="DomainObject.Predmet.SudioniciListAdressOIB_1"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82315478211</item>
      <item>, OIB 88111666467</item>
    </izvorni_sadrzaj>
    <derivirana_varijabla naziv="DomainObject.Predmet.SudioniciListNazivOIB_1">
      <item>, OIB 85821130368</item>
      <item>, OIB 82315478211</item>
      <item>, OIB 88111666467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3275</properties:Characters>
  <properties:Lines>93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2016-10-17T08:03:00Z</dcterms:created>
  <dc:creator>Ardena Bajlo</dc:creator>
  <cp:lastModifiedBy>Ardena Bajlo</cp:lastModifiedBy>
  <cp:lastPrinted>2016-10-13T09:25:00Z</cp:lastPrinted>
  <dcterms:modified xmlns:xsi="http://www.w3.org/2001/XMLSchema-instance" xsi:type="dcterms:W3CDTF">2018-02-20T13:15:00Z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1St-520-16 - MAME j.d.o.o.-otvaranje i zaključenje nakon poziva vjerovnicima.docx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