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aea6d" w14:paraId="7aaea6d" w:rsidRDefault="004E6D84"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1341120</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4E6D84" w:rsidP="004E6D84" w:rsidR="00AE649C">
      <w:pPr>
        <w:pStyle w:val="Bezproreda"/>
      </w:pPr>
      <w:r>
        <w:t xml:space="preserve">     Republika Hrvatska</w:t>
      </w:r>
    </w:p>
    <w:p w:rsidRDefault="004E6D84" w:rsidP="004E6D84" w:rsidR="004E6D84">
      <w:pPr>
        <w:pStyle w:val="Bezproreda"/>
      </w:pPr>
      <w:r>
        <w:t>Trgovački sud u Bjelovaru</w:t>
      </w:r>
    </w:p>
    <w:p w:rsidRDefault="004E6D84" w:rsidP="004E6D84" w:rsidR="004E6D84" w:rsidRPr="00B76F3C">
      <w:pPr>
        <w:pStyle w:val="Bezproreda"/>
      </w:pPr>
      <w:r>
        <w:t>Bjelovar, Dr. I. Lebovića 42.</w:t>
      </w:r>
    </w:p>
    <w:p w:rsidRDefault="004E6D84" w:rsidP="004E6D84" w:rsidR="004E6D84">
      <w:pPr>
        <w:pStyle w:val="Bezproreda"/>
        <w:ind w:firstLine="708" w:left="4248"/>
        <w:rPr>
          <w:noProof/>
        </w:rPr>
      </w:pPr>
      <w:r>
        <w:rPr>
          <w:noProof/>
        </w:rPr>
        <w:t>Poslovni broj: 1 St-377/2017-7</w:t>
      </w:r>
    </w:p>
    <w:p w:rsidRDefault="004E6D84" w:rsidP="004E6D84" w:rsidR="004E6D84">
      <w:pPr>
        <w:pStyle w:val="Bezproreda"/>
        <w:rPr>
          <w:noProof/>
        </w:rPr>
      </w:pPr>
    </w:p>
    <w:p w:rsidRDefault="004E6D84" w:rsidP="004E6D84" w:rsidR="004E6D84">
      <w:pPr>
        <w:pStyle w:val="Bezproreda"/>
        <w:rPr>
          <w:noProof/>
        </w:rPr>
      </w:pPr>
    </w:p>
    <w:p w:rsidRDefault="004E6D84" w:rsidP="004E6D84" w:rsidR="004E6D84">
      <w:pPr>
        <w:pStyle w:val="Bezproreda"/>
        <w:rPr>
          <w:noProof/>
        </w:rPr>
      </w:pPr>
    </w:p>
    <w:p w:rsidRDefault="004E6D84" w:rsidP="004E6D84" w:rsidR="004E6D84">
      <w:pPr>
        <w:pStyle w:val="Bezproreda"/>
        <w:jc w:val="center"/>
        <w:rPr>
          <w:noProof/>
        </w:rPr>
      </w:pPr>
    </w:p>
    <w:p w:rsidRDefault="004E6D84" w:rsidP="004E6D84" w:rsidR="004E6D84">
      <w:pPr>
        <w:pStyle w:val="Bezproreda"/>
        <w:jc w:val="center"/>
        <w:rPr>
          <w:noProof/>
        </w:rPr>
      </w:pPr>
      <w:r>
        <w:rPr>
          <w:noProof/>
        </w:rPr>
        <w:t>U   I M E   R E P U B L I K E     H R V A T S K E</w:t>
      </w:r>
    </w:p>
    <w:p w:rsidRDefault="004E6D84" w:rsidP="004E6D84" w:rsidR="004E6D84">
      <w:pPr>
        <w:pStyle w:val="Bezproreda"/>
        <w:jc w:val="center"/>
        <w:rPr>
          <w:noProof/>
        </w:rPr>
      </w:pPr>
    </w:p>
    <w:p w:rsidRDefault="004E6D84" w:rsidP="004E6D84" w:rsidR="004E6D84">
      <w:pPr>
        <w:pStyle w:val="Bezproreda"/>
        <w:jc w:val="center"/>
        <w:rPr>
          <w:noProof/>
        </w:rPr>
      </w:pPr>
      <w:r>
        <w:rPr>
          <w:noProof/>
        </w:rPr>
        <w:t>R J E Š E N J E</w:t>
      </w:r>
    </w:p>
    <w:p w:rsidRDefault="004E6D84" w:rsidP="004E6D84" w:rsidR="004E6D84">
      <w:pPr>
        <w:pStyle w:val="Bezproreda"/>
        <w:jc w:val="center"/>
        <w:rPr>
          <w:noProof/>
        </w:rPr>
      </w:pPr>
    </w:p>
    <w:p w:rsidRDefault="004E6D84" w:rsidP="004E6D84" w:rsidR="004E6D84">
      <w:pPr>
        <w:pStyle w:val="Bezproreda"/>
        <w:jc w:val="center"/>
        <w:rPr>
          <w:noProof/>
        </w:rPr>
      </w:pPr>
    </w:p>
    <w:p w:rsidRDefault="004E6D84" w:rsidP="004E6D84" w:rsidR="004E6D84">
      <w:pPr>
        <w:pStyle w:val="Bezproreda"/>
        <w:jc w:val="center"/>
        <w:rPr>
          <w:noProof/>
        </w:rPr>
      </w:pPr>
    </w:p>
    <w:p w:rsidRDefault="004E6D84" w:rsidP="004E6D84" w:rsidR="004E6D84">
      <w:pPr>
        <w:pStyle w:val="Bezproreda"/>
        <w:rPr>
          <w:noProof/>
        </w:rPr>
      </w:pPr>
      <w:r>
        <w:rPr>
          <w:noProof/>
        </w:rPr>
        <w:t xml:space="preserve">Trgovački sud u Bjelovaru, po  sucu Branki Pleskalt,  u predmetu stečaja predlagatelja FINA RC ZAGREB, Podružnica Varaždin,  nad trgovačkim društvom TURIZAM ROKI d.o.o. za trgovinu, ugostiteljstvo, turizam, uvoz-izvoz, cestovni prijevoz i organizaciju priredbi Radovec, Vinogradska 11, OIB: 74340789103, 12. listopada 2017. </w:t>
      </w:r>
    </w:p>
    <w:p w:rsidRDefault="004E6D84" w:rsidP="004E6D84" w:rsidR="004E6D84">
      <w:pPr>
        <w:pStyle w:val="Bezproreda"/>
        <w:rPr>
          <w:noProof/>
        </w:rPr>
      </w:pPr>
    </w:p>
    <w:p w:rsidRDefault="004E6D84" w:rsidP="004E6D84" w:rsidR="004E6D84">
      <w:pPr>
        <w:pStyle w:val="Bezproreda"/>
        <w:rPr>
          <w:noProof/>
        </w:rPr>
      </w:pPr>
    </w:p>
    <w:p w:rsidRDefault="004E6D84" w:rsidP="004E6D84" w:rsidR="004E6D84">
      <w:pPr>
        <w:pStyle w:val="Bezproreda"/>
        <w:jc w:val="center"/>
        <w:rPr>
          <w:noProof/>
        </w:rPr>
      </w:pPr>
      <w:r>
        <w:rPr>
          <w:noProof/>
        </w:rPr>
        <w:t>r i j e š i o     j e</w:t>
      </w:r>
    </w:p>
    <w:p w:rsidRDefault="004E6D84" w:rsidP="004E6D84" w:rsidR="004E6D84">
      <w:pPr>
        <w:pStyle w:val="Bezproreda"/>
        <w:rPr>
          <w:noProof/>
        </w:rPr>
      </w:pPr>
    </w:p>
    <w:p w:rsidRDefault="004E6D84" w:rsidP="004E6D84" w:rsidR="004E6D84">
      <w:pPr>
        <w:pStyle w:val="Bezproreda"/>
        <w:rPr>
          <w:noProof/>
        </w:rPr>
      </w:pPr>
      <w:r>
        <w:rPr>
          <w:noProof/>
        </w:rPr>
        <w:t>Obustavlja se postupak za otvaranje stečajnog postupka nad dužnikom TURIZAM ROKI d.o.o. za trgovinu, ugostiteljstvo, turizam, uvoz-izvoz, cestovni prijevoz i organizaciju priredbi Radovec, Vinogradska 11, OIB: 74340789103.</w:t>
      </w:r>
    </w:p>
    <w:p w:rsidRDefault="004E6D84" w:rsidP="004E6D84" w:rsidR="004E6D84">
      <w:pPr>
        <w:pStyle w:val="Bezproreda"/>
        <w:rPr>
          <w:noProof/>
        </w:rPr>
      </w:pPr>
    </w:p>
    <w:p w:rsidRDefault="004E6D84" w:rsidP="004E6D84" w:rsidR="004E6D84">
      <w:pPr>
        <w:pStyle w:val="Bezproreda"/>
        <w:rPr>
          <w:noProof/>
        </w:rPr>
      </w:pPr>
    </w:p>
    <w:p w:rsidRDefault="004E6D84" w:rsidP="004E6D84" w:rsidR="004E6D84">
      <w:pPr>
        <w:pStyle w:val="Bezproreda"/>
        <w:jc w:val="center"/>
        <w:rPr>
          <w:noProof/>
        </w:rPr>
      </w:pPr>
      <w:r>
        <w:rPr>
          <w:noProof/>
        </w:rPr>
        <w:t>Obrazloženje</w:t>
      </w:r>
    </w:p>
    <w:p w:rsidRDefault="004E6D84" w:rsidP="004E6D84" w:rsidR="004E6D84">
      <w:pPr>
        <w:pStyle w:val="Bezproreda"/>
        <w:rPr>
          <w:noProof/>
        </w:rPr>
      </w:pPr>
    </w:p>
    <w:p w:rsidRDefault="004E6D84" w:rsidP="004E6D84" w:rsidR="004E6D84">
      <w:pPr>
        <w:pStyle w:val="Bezproreda"/>
        <w:rPr>
          <w:noProof/>
        </w:rPr>
      </w:pPr>
      <w:r>
        <w:rPr>
          <w:noProof/>
        </w:rPr>
        <w:t>Dana 17. svibnja 2017.  godine FINA Zagreb, Podružnica Varaždin je podnijela  prijedlog  sudu da se nad dužnikom TURIZAM ROKI d.o.o. za trgovinu, ugostiteljstvo, turizam, uvoz-izvoz, cestovni prijevoz i organizaciju priredbi Radovec, Vinogradska 11, OIB: 74340789103,   otvori stečajni postupak.</w:t>
      </w:r>
    </w:p>
    <w:p w:rsidRDefault="004E6D84" w:rsidP="004E6D84" w:rsidR="004E6D84">
      <w:pPr>
        <w:pStyle w:val="Bezproreda"/>
        <w:rPr>
          <w:noProof/>
        </w:rPr>
      </w:pPr>
    </w:p>
    <w:p w:rsidRDefault="004E6D84" w:rsidP="004E6D84" w:rsidR="004E6D84">
      <w:pPr>
        <w:pStyle w:val="Bezproreda"/>
        <w:rPr>
          <w:noProof/>
        </w:rPr>
      </w:pPr>
      <w:r>
        <w:rPr>
          <w:noProof/>
        </w:rPr>
        <w:t>Podenskom od 11. listopada 2017. godine FINA RC Zagreb, Podružnica Varaždin,  izvjestila je  sud da ne postoje razlozi za pokretanje stečajnog postupka jer je dužnik TURIZAM ROKI d.o.o. za trgovinu, ugostiteljstvo, turizam, uvoz-izvoz, cestovni prijevoz i organizaciju priredbi Radovec, Vinogradska 11, OIB: 74340789103, izmirio sve obveze, tako da mu je račun deblokiran te je sada likvidan i  nije nesposoban za plaćanje niti prezadužen a što proizlazi iz priložene potvrde o blokadi računa i novčanih sredstava dužnika od 6. listopada 2017. godine (list 18 spisa),  pa stoga predlaže da sud obustavi postupak.</w:t>
      </w:r>
    </w:p>
    <w:p w:rsidRDefault="004E6D84" w:rsidP="004E6D84" w:rsidR="004E6D84">
      <w:pPr>
        <w:pStyle w:val="Bezproreda"/>
        <w:rPr>
          <w:noProof/>
        </w:rPr>
      </w:pPr>
    </w:p>
    <w:p w:rsidRDefault="004E6D84" w:rsidP="004E6D84" w:rsidR="004E6D84">
      <w:pPr>
        <w:pStyle w:val="Bezproreda"/>
        <w:rPr>
          <w:noProof/>
        </w:rPr>
      </w:pPr>
      <w:r>
        <w:rPr>
          <w:noProof/>
        </w:rPr>
        <w:t xml:space="preserve">Obzirom na navedeno sud je temeljem članka  128. st. 9.  Stečajnog zakona (NN br. 44/96, 29/99, 123/03, 82/06, 116/10, 25/12, 133/12 i 71/15, dalje: SZ), obustavio postupak radi pokretanja stečajnog postupka nad dužnikom TURIZAM ROKI d.o.o. za trgovinu, ugostiteljstvo, turizam, uvoz-izvoz, cestovni prijevoz i organizaciju priredbi Radovec, </w:t>
      </w:r>
    </w:p>
    <w:p w:rsidRDefault="004E6D84" w:rsidP="004E6D84" w:rsidR="004E6D84">
      <w:pPr>
        <w:pStyle w:val="Bezproreda"/>
        <w:rPr>
          <w:noProof/>
        </w:rPr>
      </w:pPr>
    </w:p>
    <w:p w:rsidRDefault="004E6D84" w:rsidP="004E6D84" w:rsidR="004E6D84">
      <w:pPr>
        <w:pStyle w:val="Bezproreda"/>
        <w:rPr>
          <w:noProof/>
        </w:rPr>
      </w:pPr>
      <w:r>
        <w:rPr>
          <w:noProof/>
        </w:rPr>
        <w:lastRenderedPageBreak/>
        <w:t xml:space="preserve">Vinogradska 11, OIB: 74340789103 i riješio kao u izreci ovog rješenja. </w:t>
      </w:r>
    </w:p>
    <w:p w:rsidRDefault="004E6D84" w:rsidP="004E6D84" w:rsidR="004E6D84">
      <w:pPr>
        <w:pStyle w:val="Bezproreda"/>
        <w:rPr>
          <w:noProof/>
        </w:rPr>
      </w:pPr>
    </w:p>
    <w:p w:rsidRDefault="004E6D84" w:rsidP="004E6D84" w:rsidR="004E6D84">
      <w:pPr>
        <w:pStyle w:val="Bezproreda"/>
        <w:rPr>
          <w:noProof/>
        </w:rPr>
      </w:pPr>
      <w:r>
        <w:rPr>
          <w:noProof/>
        </w:rPr>
        <w:t>Bjelovar,  12.  listopada  2017.</w:t>
      </w:r>
    </w:p>
    <w:p w:rsidRDefault="004E6D84" w:rsidP="004E6D84" w:rsidR="004E6D84">
      <w:pPr>
        <w:pStyle w:val="Bezproreda"/>
        <w:rPr>
          <w:noProof/>
        </w:rPr>
      </w:pPr>
      <w:r>
        <w:rPr>
          <w:noProof/>
        </w:rPr>
        <w:tab/>
      </w:r>
      <w:r>
        <w:rPr>
          <w:noProof/>
        </w:rPr>
        <w:tab/>
      </w:r>
      <w:r>
        <w:rPr>
          <w:noProof/>
        </w:rPr>
        <w:tab/>
      </w:r>
      <w:r>
        <w:rPr>
          <w:noProof/>
        </w:rPr>
        <w:tab/>
      </w:r>
      <w:r>
        <w:rPr>
          <w:noProof/>
        </w:rPr>
        <w:tab/>
        <w:t xml:space="preserve">                      S u d a c</w:t>
      </w:r>
    </w:p>
    <w:p w:rsidRDefault="004E6D84" w:rsidP="004E6D84" w:rsidR="004E6D84">
      <w:pPr>
        <w:pStyle w:val="Bezproreda"/>
        <w:rPr>
          <w:noProof/>
        </w:rPr>
      </w:pPr>
      <w:r>
        <w:rPr>
          <w:noProof/>
        </w:rPr>
        <w:t xml:space="preserve">                                                                         Branka Pleskalt v.r.</w:t>
      </w:r>
    </w:p>
    <w:p w:rsidRDefault="004E6D84" w:rsidP="004E6D84" w:rsidR="004E6D84">
      <w:pPr>
        <w:pStyle w:val="Bezproreda"/>
        <w:rPr>
          <w:noProof/>
        </w:rPr>
      </w:pPr>
    </w:p>
    <w:p w:rsidRDefault="004E6D84" w:rsidP="004E6D84" w:rsidR="004E6D84">
      <w:pPr>
        <w:pStyle w:val="Bezproreda"/>
        <w:rPr>
          <w:noProof/>
        </w:rPr>
      </w:pPr>
      <w:r>
        <w:rPr>
          <w:noProof/>
        </w:rPr>
        <w:tab/>
      </w:r>
      <w:r>
        <w:rPr>
          <w:noProof/>
        </w:rPr>
        <w:tab/>
      </w:r>
      <w:r>
        <w:rPr>
          <w:noProof/>
        </w:rPr>
        <w:tab/>
      </w:r>
      <w:r>
        <w:rPr>
          <w:noProof/>
        </w:rPr>
        <w:tab/>
        <w:t xml:space="preserve">      Za točnost otpravka – ovlašteni službenik</w:t>
      </w:r>
    </w:p>
    <w:p w:rsidRDefault="004E6D84" w:rsidP="004E6D84" w:rsidR="004E6D84">
      <w:pPr>
        <w:pStyle w:val="Bezproreda"/>
        <w:rPr>
          <w:noProof/>
        </w:rPr>
      </w:pPr>
      <w:r>
        <w:rPr>
          <w:noProof/>
        </w:rPr>
        <w:tab/>
      </w:r>
      <w:r>
        <w:rPr>
          <w:noProof/>
        </w:rPr>
        <w:tab/>
      </w:r>
      <w:r>
        <w:rPr>
          <w:noProof/>
        </w:rPr>
        <w:tab/>
      </w:r>
      <w:r>
        <w:rPr>
          <w:noProof/>
        </w:rPr>
        <w:tab/>
      </w:r>
      <w:r>
        <w:rPr>
          <w:noProof/>
        </w:rPr>
        <w:tab/>
      </w:r>
      <w:r>
        <w:rPr>
          <w:noProof/>
        </w:rPr>
        <w:tab/>
        <w:t xml:space="preserve">     Vesna Dragišić</w:t>
      </w:r>
    </w:p>
    <w:p w:rsidRDefault="004E6D84" w:rsidP="004E6D84" w:rsidR="004E6D84">
      <w:pPr>
        <w:pStyle w:val="Bezproreda"/>
        <w:rPr>
          <w:noProof/>
        </w:rPr>
      </w:pPr>
    </w:p>
    <w:p w:rsidRDefault="004E6D84" w:rsidP="004E6D84" w:rsidR="004E6D84">
      <w:pPr>
        <w:pStyle w:val="Bezproreda"/>
        <w:rPr>
          <w:noProof/>
        </w:rPr>
      </w:pPr>
      <w:r>
        <w:rPr>
          <w:noProof/>
        </w:rPr>
        <w:t>Pouka o pravnom lijeku: protiv ovog rješenja pristoji pravo žalbe u roku 8 dana računajući od dana primitka pismenog otpravka na Visoki trgovački sud u Zagrebu, a putem ovog suda. Žalba se podnosi u 3 primjerka.</w:t>
      </w:r>
    </w:p>
    <w:p w:rsidRDefault="004E6D84" w:rsidP="004E6D84" w:rsidR="004E6D84">
      <w:pPr>
        <w:pStyle w:val="Bezproreda"/>
        <w:rPr>
          <w:noProof/>
        </w:rPr>
      </w:pPr>
    </w:p>
    <w:p w:rsidRDefault="004E6D84" w:rsidP="004E6D84" w:rsidR="004E6D84">
      <w:pPr>
        <w:pStyle w:val="Bezproreda"/>
        <w:rPr>
          <w:noProof/>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D84"/>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C39"/>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8964773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listopada 2017.</izvorni_sadrzaj>
    <derivirana_varijabla naziv="DomainObject.DatumDonosenjaOdluke_1">12.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St-377/2017-9</izvorni_sadrzaj>
    <derivirana_varijabla naziv="DomainObject.Oznaka_1">St-377/2017-9</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377</izvorni_sadrzaj>
    <derivirana_varijabla naziv="DomainObject.Predmet.Broj_1">377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2017.</izvorni_sadrzaj>
    <derivirana_varijabla naziv="DomainObject.Predmet.DatumOsnivanja_1">7.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St-377/2017</izvorni_sadrzaj>
    <derivirana_varijabla naziv="DomainObject.Predmet.OznakaBroj_1">St-377/2017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TURIZAM ROKI društvo s ograničenom odgovornošću za trgovinu, ugostiteljstvo, turizam, uvoz-izvoz, cestovni prijevoz i organi</izvorni_sadrzaj>
    <derivirana_varijabla naziv="DomainObject.Predmet.ProtustrankaFormated_1">  TURIZAM ROKI društvo s ograničenom odgovornošću za trgovinu, ugostiteljstvo, turizam, uvoz-izvoz, cestovni prijevoz i organi</derivirana_varijabla>
  </DomainObject.Predmet.ProtustrankaFormated>
  <DomainObject.Predmet.ProtustrankaFormatedOIB>
    <izvorni_sadrzaj>  TURIZAM ROKI društvo s ograničenom odgovornošću za trgovinu, ugostiteljstvo, turizam, uvoz-izvoz, cestovni prijevoz i organi, OIB 74340789103</izvorni_sadrzaj>
    <derivirana_varijabla naziv="DomainObject.Predmet.ProtustrankaFormatedOIB_1">  TURIZAM ROKI društvo s ograničenom odgovornošću za trgovinu, ugostiteljstvo, turizam, uvoz-izvoz, cestovni prijevoz i organi, OIB 74340789103</derivirana_varijabla>
  </DomainObject.Predmet.ProtustrankaFormatedOIB>
  <DomainObject.Predmet.ProtustrankaFormatedWithAdress>
    <izvorni_sadrzaj> TURIZAM ROKI društvo s ograničenom odgovornošću za trgovinu, ugostiteljstvo, turizam, uvoz-izvoz, cestovni prijevoz i organi, Vinogradska 11, 42208 Radovec</izvorni_sadrzaj>
    <derivirana_varijabla naziv="DomainObject.Predmet.ProtustrankaFormatedWithAdress_1"> TURIZAM ROKI društvo s ograničenom odgovornošću za trgovinu, ugostiteljstvo, turizam, uvoz-izvoz, cestovni prijevoz i organi, Vinogradska 11, 42208 Radovec</derivirana_varijabla>
  </DomainObject.Predmet.ProtustrankaFormatedWithAdress>
  <DomainObject.Predmet.ProtustrankaFormatedWithAdressOIB>
    <izvorni_sadrzaj> TURIZAM ROKI društvo s ograničenom odgovornošću za trgovinu, ugostiteljstvo, turizam, uvoz-izvoz, cestovni prijevoz i organi, OIB 74340789103, Vinogradska 11, 42208 Radovec</izvorni_sadrzaj>
    <derivirana_varijabla naziv="DomainObject.Predmet.ProtustrankaFormatedWithAdressOIB_1"> TURIZAM ROKI društvo s ograničenom odgovornošću za trgovinu, ugostiteljstvo, turizam, uvoz-izvoz, cestovni prijevoz i organi, OIB 74340789103, Vinogradska 11, 42208 Radovec</derivirana_varijabla>
  </DomainObject.Predmet.ProtustrankaFormatedWithAdressOIB>
  <DomainObject.Predmet.ProtustrankaWithAdress>
    <izvorni_sadrzaj>TURIZAM ROKI društvo s ograničenom odgovornošću za trgovinu, ugostiteljstvo, turizam, uvoz-izvoz, cestovni prijevoz i organi Vinogradska 11, 42208 Radovec</izvorni_sadrzaj>
    <derivirana_varijabla naziv="DomainObject.Predmet.ProtustrankaWithAdress_1">TURIZAM ROKI društvo s ograničenom odgovornošću za trgovinu, ugostiteljstvo, turizam, uvoz-izvoz, cestovni prijevoz i organi Vinogradska 11, 42208 Radovec</derivirana_varijabla>
  </DomainObject.Predmet.ProtustrankaWithAdress>
  <DomainObject.Predmet.ProtustrankaWithAdressOIB>
    <izvorni_sadrzaj>TURIZAM ROKI društvo s ograničenom odgovornošću za trgovinu, ugostiteljstvo, turizam, uvoz-izvoz, cestovni prijevoz i organi, OIB 74340789103, Vinogradska 11, 42208 Radovec</izvorni_sadrzaj>
    <derivirana_varijabla naziv="DomainObject.Predmet.ProtustrankaWithAdressOIB_1">TURIZAM ROKI društvo s ograničenom odgovornošću za trgovinu, ugostiteljstvo, turizam, uvoz-izvoz, cestovni prijevoz i organi, OIB 74340789103, Vinogradska 11, 42208 Radovec</derivirana_varijabla>
  </DomainObject.Predmet.ProtustrankaWithAdressOIB>
  <DomainObject.Predmet.ProtustrankaNazivFormated>
    <izvorni_sadrzaj>TURIZAM ROKI društvo s ograničenom odgovornošću za trgovinu, ugostiteljstvo, turizam, uvoz-izvoz, cestovni prijevoz i organi</izvorni_sadrzaj>
    <derivirana_varijabla naziv="DomainObject.Predmet.ProtustrankaNazivFormated_1">TURIZAM ROKI društvo s ograničenom odgovornošću za trgovinu, ugostiteljstvo, turizam, uvoz-izvoz, cestovni prijevoz i organi</derivirana_varijabla>
  </DomainObject.Predmet.ProtustrankaNazivFormated>
  <DomainObject.Predmet.ProtustrankaNazivFormatedOIB>
    <izvorni_sadrzaj>TURIZAM ROKI društvo s ograničenom odgovornošću za trgovinu, ugostiteljstvo, turizam, uvoz-izvoz, cestovni prijevoz i organi, OIB 74340789103</izvorni_sadrzaj>
    <derivirana_varijabla naziv="DomainObject.Predmet.ProtustrankaNazivFormatedOIB_1">TURIZAM ROKI društvo s ograničenom odgovornošću za trgovinu, ugostiteljstvo, turizam, uvoz-izvoz, cestovni prijevoz i organi, OIB 74340789103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Podružnica VARAŽDIN</izvorni_sadrzaj>
    <derivirana_varijabla naziv="DomainObject.Predmet.StrankaFormated_1">  Financijska agencija, RC ZAGREB, Podružnica VARAŽDIN</derivirana_varijabla>
  </DomainObject.Predmet.StrankaFormated>
  <DomainObject.Predmet.StrankaFormatedOIB>
    <izvorni_sadrzaj>  Financijska agencija, RC ZAGREB, Podružnica VARAŽDIN, OIB 85821130368</izvorni_sadrzaj>
    <derivirana_varijabla naziv="DomainObject.Predmet.StrankaFormatedOIB_1">  Financijska agencija, RC ZAGREB, Podružnica VARAŽDIN, OIB 85821130368</derivirana_varijabla>
  </DomainObject.Predmet.StrankaFormatedOIB>
  <DomainObject.Predmet.StrankaFormatedWithAdress>
    <izvorni_sadrzaj> Financijska agencija, RC ZAGREB, Podružnica VARAŽDIN, A. Cesarca 2, 42000 Varaždin</izvorni_sadrzaj>
    <derivirana_varijabla naziv="DomainObject.Predmet.StrankaFormatedWithAdress_1"> Financijska agencija, RC ZAGREB, Podružnica VARAŽDIN, A. Cesarca 2, 42000 Varaždin</derivirana_varijabla>
  </DomainObject.Predmet.StrankaFormatedWithAdress>
  <DomainObject.Predmet.StrankaFormatedWithAdressOIB>
    <izvorni_sadrzaj> Financijska agencija, RC ZAGREB, Podružnica VARAŽDIN, OIB 85821130368, A. Cesarca 2, 42000 Varaždin</izvorni_sadrzaj>
    <derivirana_varijabla naziv="DomainObject.Predmet.StrankaFormatedWithAdressOIB_1"> Financijska agencija, RC ZAGREB, Podružnica VARAŽDIN, OIB 85821130368, A. Cesarca 2, 42000 Varaždin</derivirana_varijabla>
  </DomainObject.Predmet.StrankaFormatedWithAdressOIB>
  <DomainObject.Predmet.StrankaWithAdress>
    <izvorni_sadrzaj>Financijska agencija, RC ZAGREB, Podružnica VARAŽDIN A. Cesarca 2,42000 Varaždin</izvorni_sadrzaj>
    <derivirana_varijabla naziv="DomainObject.Predmet.StrankaWithAdress_1">Financijska agencija, RC ZAGREB, Podružnica VARAŽDIN A. Cesarca 2,42000 Varaždin</derivirana_varijabla>
  </DomainObject.Predmet.StrankaWithAdress>
  <DomainObject.Predmet.StrankaWithAdressOIB>
    <izvorni_sadrzaj>Financijska agencija, RC ZAGREB, Podružnica VARAŽDIN, OIB 85821130368, A. Cesarca 2,42000 Varaždin</izvorni_sadrzaj>
    <derivirana_varijabla naziv="DomainObject.Predmet.StrankaWithAdressOIB_1">Financijska agencija, RC ZAGREB, Podružnica VARAŽDIN, OIB 85821130368, A. Cesarca 2,42000 Varaždin</derivirana_varijabla>
  </DomainObject.Predmet.StrankaWithAdressOIB>
  <DomainObject.Predmet.StrankaNazivFormated>
    <izvorni_sadrzaj>Financijska agencija, RC ZAGREB, Podružnica VARAŽDIN</izvorni_sadrzaj>
    <derivirana_varijabla naziv="DomainObject.Predmet.StrankaNazivFormated_1">Financijska agencija, RC ZAGREB, Podružnica VARAŽDIN</derivirana_varijabla>
  </DomainObject.Predmet.StrankaNazivFormated>
  <DomainObject.Predmet.StrankaNazivFormatedOIB>
    <izvorni_sadrzaj>Financijska agencija, RC ZAGREB, Podružnica VARAŽDIN, OIB 85821130368</izvorni_sadrzaj>
    <derivirana_varijabla naziv="DomainObject.Predmet.StrankaNazivFormatedOIB_1">Financijska agencija, RC ZAGREB, Podružnica VARAŽDIN,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Financijska agencija, RC ZAGREB, Podružnica VARAŽDIN</item>
    </izvorni_sadrzaj>
    <derivirana_varijabla naziv="DomainObject.Predmet.StrankaListFormated_1">
      <item>Financijska agencija, RC ZAGREB, Podružnica VARAŽDIN</item>
    </derivirana_varijabla>
  </DomainObject.Predmet.StrankaListFormated>
  <DomainObject.Predmet.StrankaListFormatedOIB>
    <izvorni_sadrzaj>
      <item>Financijska agencija, RC ZAGREB, Podružnica VARAŽDIN, OIB 85821130368</item>
    </izvorni_sadrzaj>
    <derivirana_varijabla naziv="DomainObject.Predmet.StrankaListFormatedOIB_1">
      <item>Financijska agencija, RC ZAGREB, Podružnica VARAŽDIN, OIB 85821130368</item>
    </derivirana_varijabla>
  </DomainObject.Predmet.StrankaListFormatedOIB>
  <DomainObject.Predmet.StrankaListFormatedWithAdress>
    <izvorni_sadrzaj>
      <item>Financijska agencija, RC ZAGREB, Podružnica VARAŽDIN, A. Cesarca 2, 42000 Varaždin</item>
    </izvorni_sadrzaj>
    <derivirana_varijabla naziv="DomainObject.Predmet.StrankaListFormatedWithAdress_1">
      <item>Financijska agencija, RC ZAGREB, Podružnica VARAŽDIN, A. Cesarca 2, 42000 Varaždin</item>
    </derivirana_varijabla>
  </DomainObject.Predmet.StrankaListFormatedWithAdress>
  <DomainObject.Predmet.StrankaListFormatedWithAdressOIB>
    <izvorni_sadrzaj>
      <item>Financijska agencija, RC ZAGREB, Podružnica VARAŽDIN, OIB 85821130368, A. Cesarca 2, 42000 Varaždin</item>
    </izvorni_sadrzaj>
    <derivirana_varijabla naziv="DomainObject.Predmet.StrankaListFormatedWithAdressOIB_1">
      <item>Financijska agencija, RC ZAGREB, Podružnica VARAŽDIN, OIB 85821130368, A. Cesarca 2, 42000 Varaždin</item>
    </derivirana_varijabla>
  </DomainObject.Predmet.StrankaListFormatedWithAdressOIB>
  <DomainObject.Predmet.StrankaListNazivFormated>
    <izvorni_sadrzaj>
      <item>Financijska agencija, RC ZAGREB, Podružnica VARAŽDIN</item>
    </izvorni_sadrzaj>
    <derivirana_varijabla naziv="DomainObject.Predmet.StrankaListNazivFormated_1">
      <item>Financijska agencija, RC ZAGREB, Podružnica VARAŽDIN</item>
    </derivirana_varijabla>
  </DomainObject.Predmet.StrankaListNazivFormated>
  <DomainObject.Predmet.StrankaListNazivFormatedOIB>
    <izvorni_sadrzaj>
      <item>Financijska agencija, RC ZAGREB, Podružnica VARAŽDIN, OIB 85821130368</item>
    </izvorni_sadrzaj>
    <derivirana_varijabla naziv="DomainObject.Predmet.StrankaListNazivFormatedOIB_1">
      <item>Financijska agencija, RC ZAGREB, Podružnica VARAŽDIN, OIB 85821130368</item>
    </derivirana_varijabla>
  </DomainObject.Predmet.StrankaListNazivFormatedOIB>
  <DomainObject.Predmet.ProtuStrankaListFormated>
    <izvorni_sadrzaj>
      <item>TURIZAM ROKI društvo s ograničenom odgovornošću za trgovinu, ugostiteljstvo, turizam, uvoz-izvoz, cestovni prijevoz i organi</item>
    </izvorni_sadrzaj>
    <derivirana_varijabla naziv="DomainObject.Predmet.ProtuStrankaListFormated_1">
      <item>TURIZAM ROKI društvo s ograničenom odgovornošću za trgovinu, ugostiteljstvo, turizam, uvoz-izvoz, cestovni prijevoz i organi</item>
    </derivirana_varijabla>
  </DomainObject.Predmet.ProtuStrankaListFormated>
  <DomainObject.Predmet.ProtuStrankaListFormatedOIB>
    <izvorni_sadrzaj>
      <item>TURIZAM ROKI društvo s ograničenom odgovornošću za trgovinu, ugostiteljstvo, turizam, uvoz-izvoz, cestovni prijevoz i organi, OIB 74340789103</item>
    </izvorni_sadrzaj>
    <derivirana_varijabla naziv="DomainObject.Predmet.ProtuStrankaListFormatedOIB_1">
      <item>TURIZAM ROKI društvo s ograničenom odgovornošću za trgovinu, ugostiteljstvo, turizam, uvoz-izvoz, cestovni prijevoz i organi, OIB 74340789103</item>
    </derivirana_varijabla>
  </DomainObject.Predmet.ProtuStrankaListFormatedOIB>
  <DomainObject.Predmet.ProtuStrankaListFormatedWithAdress>
    <izvorni_sadrzaj>
      <item>TURIZAM ROKI društvo s ograničenom odgovornošću za trgovinu, ugostiteljstvo, turizam, uvoz-izvoz, cestovni prijevoz i organi, Vinogradska 11, 42208 Radovec</item>
    </izvorni_sadrzaj>
    <derivirana_varijabla naziv="DomainObject.Predmet.ProtuStrankaListFormatedWithAdress_1">
      <item>TURIZAM ROKI društvo s ograničenom odgovornošću za trgovinu, ugostiteljstvo, turizam, uvoz-izvoz, cestovni prijevoz i organi, Vinogradska 11, 42208 Radovec</item>
    </derivirana_varijabla>
  </DomainObject.Predmet.ProtuStrankaListFormatedWithAdress>
  <DomainObject.Predmet.ProtuStrankaListFormatedWithAdressOIB>
    <izvorni_sadrzaj>
      <item>TURIZAM ROKI društvo s ograničenom odgovornošću za trgovinu, ugostiteljstvo, turizam, uvoz-izvoz, cestovni prijevoz i organi, OIB 74340789103, Vinogradska 11, 42208 Radovec</item>
    </izvorni_sadrzaj>
    <derivirana_varijabla naziv="DomainObject.Predmet.ProtuStrankaListFormatedWithAdressOIB_1">
      <item>TURIZAM ROKI društvo s ograničenom odgovornošću za trgovinu, ugostiteljstvo, turizam, uvoz-izvoz, cestovni prijevoz i organi, OIB 74340789103, Vinogradska 11, 42208 Radovec</item>
    </derivirana_varijabla>
  </DomainObject.Predmet.ProtuStrankaListFormatedWithAdressOIB>
  <DomainObject.Predmet.ProtuStrankaListNazivFormated>
    <izvorni_sadrzaj>
      <item>TURIZAM ROKI društvo s ograničenom odgovornošću za trgovinu, ugostiteljstvo, turizam, uvoz-izvoz, cestovni prijevoz i organi</item>
    </izvorni_sadrzaj>
    <derivirana_varijabla naziv="DomainObject.Predmet.ProtuStrankaListNazivFormated_1">
      <item>TURIZAM ROKI društvo s ograničenom odgovornošću za trgovinu, ugostiteljstvo, turizam, uvoz-izvoz, cestovni prijevoz i organi</item>
    </derivirana_varijabla>
  </DomainObject.Predmet.ProtuStrankaListNazivFormated>
  <DomainObject.Predmet.ProtuStrankaListNazivFormatedOIB>
    <izvorni_sadrzaj>
      <item>TURIZAM ROKI društvo s ograničenom odgovornošću za trgovinu, ugostiteljstvo, turizam, uvoz-izvoz, cestovni prijevoz i organi, OIB 74340789103</item>
    </izvorni_sadrzaj>
    <derivirana_varijabla naziv="DomainObject.Predmet.ProtuStrankaListNazivFormatedOIB_1">
      <item>TURIZAM ROKI društvo s ograničenom odgovornošću za trgovinu, ugostiteljstvo, turizam, uvoz-izvoz, cestovni prijevoz i organi, OIB 74340789103</item>
    </derivirana_varijabla>
  </DomainObject.Predmet.ProtuStrankaListNazivFormatedOIB>
  <DomainObject.Predmet.OstaliListFormated>
    <izvorni_sadrzaj>
      <item>e-oglasna ploča</item>
      <item>Sudski registar</item>
      <item>Stanko Ročkar</item>
      <item>Odvjetničko društvo PETRIĆ i dr.</item>
    </izvorni_sadrzaj>
    <derivirana_varijabla naziv="DomainObject.Predmet.OstaliListFormated_1">
      <item>e-oglasna ploča</item>
      <item>Sudski registar</item>
      <item>Stanko Ročkar</item>
      <item>Odvjetničko društvo PETRIĆ i dr.</item>
    </derivirana_varijabla>
  </DomainObject.Predmet.OstaliListFormated>
  <DomainObject.Predmet.OstaliListFormatedOIB>
    <izvorni_sadrzaj>
      <item>e-oglasna ploča</item>
      <item>Sudski registar</item>
      <item>Stanko Ročkar, OIB 56172817940</item>
      <item>Odvjetničko društvo PETRIĆ i dr.</item>
    </izvorni_sadrzaj>
    <derivirana_varijabla naziv="DomainObject.Predmet.OstaliListFormatedOIB_1">
      <item>e-oglasna ploča</item>
      <item>Sudski registar</item>
      <item>Stanko Ročkar, OIB 56172817940</item>
      <item>Odvjetničko društvo PETRIĆ i dr.</item>
    </derivirana_varijabla>
  </DomainObject.Predmet.OstaliListFormatedOIB>
  <DomainObject.Predmet.OstaliListFormatedWithAdress>
    <izvorni_sadrzaj>
      <item>e-oglasna ploča</item>
      <item>Sudski registar</item>
      <item>Stanko Ročkar, Vinogradska 11., 42208 Radovec</item>
      <item>Odvjetničko društvo PETRIĆ i dr., Kolodvorska 13., 42000 Varaždin</item>
    </izvorni_sadrzaj>
    <derivirana_varijabla naziv="DomainObject.Predmet.OstaliListFormatedWithAdress_1">
      <item>e-oglasna ploča</item>
      <item>Sudski registar</item>
      <item>Stanko Ročkar, Vinogradska 11., 42208 Radovec</item>
      <item>Odvjetničko društvo PETRIĆ i dr., Kolodvorska 13., 42000 Varaždin</item>
    </derivirana_varijabla>
  </DomainObject.Predmet.OstaliListFormatedWithAdress>
  <DomainObject.Predmet.OstaliListFormatedWithAdressOIB>
    <izvorni_sadrzaj>
      <item>e-oglasna ploča</item>
      <item>Sudski registar</item>
      <item>Stanko Ročkar, OIB 56172817940, Vinogradska 11., 42208 Radovec</item>
      <item>Odvjetničko društvo PETRIĆ i dr., Kolodvorska 13., 42000 Varaždin</item>
    </izvorni_sadrzaj>
    <derivirana_varijabla naziv="DomainObject.Predmet.OstaliListFormatedWithAdressOIB_1">
      <item>e-oglasna ploča</item>
      <item>Sudski registar</item>
      <item>Stanko Ročkar, OIB 56172817940, Vinogradska 11., 42208 Radovec</item>
      <item>Odvjetničko društvo PETRIĆ i dr., Kolodvorska 13., 42000 Varaždin</item>
    </derivirana_varijabla>
  </DomainObject.Predmet.OstaliListFormatedWithAdressOIB>
  <DomainObject.Predmet.OstaliListNazivFormated>
    <izvorni_sadrzaj>
      <item>e-oglasna ploča</item>
      <item>Sudski registar</item>
      <item>Stanko Ročkar</item>
      <item>Odvjetničko društvo PETRIĆ i dr.</item>
    </izvorni_sadrzaj>
    <derivirana_varijabla naziv="DomainObject.Predmet.OstaliListNazivFormated_1">
      <item>e-oglasna ploča</item>
      <item>Sudski registar</item>
      <item>Stanko Ročkar</item>
      <item>Odvjetničko društvo PETRIĆ i dr.</item>
    </derivirana_varijabla>
  </DomainObject.Predmet.OstaliListNazivFormated>
  <DomainObject.Predmet.OstaliListNazivFormatedOIB>
    <izvorni_sadrzaj>
      <item>e-oglasna ploča</item>
      <item>Sudski registar</item>
      <item>Stanko Ročkar, OIB 56172817940</item>
      <item>Odvjetničko društvo PETRIĆ i dr.</item>
    </izvorni_sadrzaj>
    <derivirana_varijabla naziv="DomainObject.Predmet.OstaliListNazivFormatedOIB_1">
      <item>e-oglasna ploča</item>
      <item>Sudski registar</item>
      <item>Stanko Ročkar, OIB 56172817940</item>
      <item>Odvjetničko društvo PETRIĆ i dr.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listopada 2017.</izvorni_sadrzaj>
    <derivirana_varijabla naziv="DomainObject.Datum_1">12. listopada 2017.</derivirana_varijabla>
  </DomainObject.Datum>
  <DomainObject.PoslovniBrojDokumenta>
    <izvorni_sadrzaj>St-377/2017-9</izvorni_sadrzaj>
    <derivirana_varijabla naziv="DomainObject.PoslovniBrojDokumenta_1">St-377/2017-9</derivirana_varijabla>
  </DomainObject.PoslovniBrojDokumenta>
  <DomainObject.Predmet.StrankaIDrugi>
    <izvorni_sadrzaj>Financijska agencija, RC ZAGREB, Podružnica VARAŽDIN</izvorni_sadrzaj>
    <derivirana_varijabla naziv="DomainObject.Predmet.StrankaIDrugi_1">Financijska agencija, RC ZAGREB, Podružnica VARAŽDIN</derivirana_varijabla>
  </DomainObject.Predmet.StrankaIDrugi>
  <DomainObject.Predmet.ProtustrankaIDrugi>
    <izvorni_sadrzaj>TURIZAM ROKI društvo s ograničenom odgovornošću za trgovinu, ugostiteljstvo, turizam, uvoz-izvoz, cestovni prijevoz i organi</izvorni_sadrzaj>
    <derivirana_varijabla naziv="DomainObject.Predmet.ProtustrankaIDrugi_1">TURIZAM ROKI društvo s ograničenom odgovornošću za trgovinu, ugostiteljstvo, turizam, uvoz-izvoz, cestovni prijevoz i organi</derivirana_varijabla>
  </DomainObject.Predmet.ProtustrankaIDrugi>
  <DomainObject.Predmet.StrankaIDrugiAdressOIB>
    <izvorni_sadrzaj>Financijska agencija, RC ZAGREB, Podružnica VARAŽDIN, OIB 85821130368, A. Cesarca 2, 42000 Varaždin</izvorni_sadrzaj>
    <derivirana_varijabla naziv="DomainObject.Predmet.StrankaIDrugiAdressOIB_1">Financijska agencija, RC ZAGREB, Podružnica VARAŽDIN, OIB 85821130368, A. Cesarca 2, 42000 Varaždin</derivirana_varijabla>
  </DomainObject.Predmet.StrankaIDrugiAdressOIB>
  <DomainObject.Predmet.ProtustrankaIDrugiAdressOIB>
    <izvorni_sadrzaj>TURIZAM ROKI društvo s ograničenom odgovornošću za trgovinu, ugostiteljstvo, turizam, uvoz-izvoz, cestovni prijevoz i organi, OIB 74340789103, Vinogradska 11, 42208 Radovec</izvorni_sadrzaj>
    <derivirana_varijabla naziv="DomainObject.Predmet.ProtustrankaIDrugiAdressOIB_1">TURIZAM ROKI društvo s ograničenom odgovornošću za trgovinu, ugostiteljstvo, turizam, uvoz-izvoz, cestovni prijevoz i organi, OIB 74340789103, Vinogradska 11, 42208 Radovec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ZAGREB, Podružnica VARAŽDIN</item>
      <item>TURIZAM ROKI društvo s ograničenom odgovornošću za trgovinu, ugostiteljstvo, turizam, uvoz-izvoz, cestovni prijevoz i organi</item>
      <item>e-oglasna ploča</item>
      <item>Sudski registar</item>
      <item>Stanko Ročkar</item>
      <item>Odvjetničko društvo PETRIĆ i dr.</item>
    </izvorni_sadrzaj>
    <derivirana_varijabla naziv="DomainObject.Predmet.SudioniciListNaziv_1">
      <item>Financijska agencija, RC ZAGREB, Podružnica VARAŽDIN</item>
      <item>TURIZAM ROKI društvo s ograničenom odgovornošću za trgovinu, ugostiteljstvo, turizam, uvoz-izvoz, cestovni prijevoz i organi</item>
      <item>e-oglasna ploča</item>
      <item>Sudski registar</item>
      <item>Stanko Ročkar</item>
      <item>Odvjetničko društvo PETRIĆ i dr.</item>
    </derivirana_varijabla>
  </DomainObject.Predmet.SudioniciListNaziv>
  <DomainObject.Predmet.SudioniciListAdressOIB>
    <izvorni_sadrzaj>
      <item>Financijska agencija, RC ZAGREB, Podružnica VARAŽDIN, OIB 85821130368, A. Cesarca 2,42000 Varaždin</item>
      <item>TURIZAM ROKI društvo s ograničenom odgovornošću za trgovinu, ugostiteljstvo, turizam, uvoz-izvoz, cestovni prijevoz i organi, OIB 74340789103, Vinogradska 11,42208 Radovec</item>
      <item>e-oglasna ploča</item>
      <item>Sudski registar</item>
      <item>Stanko Ročkar, OIB 56172817940, Vinogradska 11.,42208 Radovec</item>
      <item>Odvjetničko društvo PETRIĆ i dr., Kolodvorska 13.,42000 Varaždin</item>
    </izvorni_sadrzaj>
    <derivirana_varijabla naziv="DomainObject.Predmet.SudioniciListAdressOIB_1">
      <item>Financijska agencija, RC ZAGREB, Podružnica VARAŽDIN, OIB 85821130368, A. Cesarca 2,42000 Varaždin</item>
      <item>TURIZAM ROKI društvo s ograničenom odgovornošću za trgovinu, ugostiteljstvo, turizam, uvoz-izvoz, cestovni prijevoz i organi, OIB 74340789103, Vinogradska 11,42208 Radovec</item>
      <item>e-oglasna ploča</item>
      <item>Sudski registar</item>
      <item>Stanko Ročkar, OIB 56172817940, Vinogradska 11.,42208 Radovec</item>
      <item>Odvjetničko društvo PETRIĆ i dr., Kolodvorska 13.,42000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CF10965-A836-4B26-9BC7-8F9B03544A8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364</properties:Words>
  <properties:Characters>2015</properties:Characters>
  <properties:Lines>62</properties:Lines>
  <properties:Paragraphs>20</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2518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2017-10-12T07:46:00Z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St-377/2017-9 / Odluka - Rješenje - obustava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